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A3591A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AC0CBE" w:rsidRPr="00AC0CBE">
        <w:rPr>
          <w:b/>
          <w:iCs/>
          <w:noProof/>
          <w:sz w:val="28"/>
        </w:rPr>
        <w:t>R5-250586</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0E279" w:rsidR="001E41F3" w:rsidRPr="00410371" w:rsidRDefault="00AC0CBE" w:rsidP="00547111">
            <w:pPr>
              <w:pStyle w:val="CRCoverPage"/>
              <w:spacing w:after="0"/>
              <w:rPr>
                <w:noProof/>
                <w:lang w:eastAsia="zh-CN"/>
              </w:rPr>
            </w:pPr>
            <w:r w:rsidRPr="00AC0CBE">
              <w:rPr>
                <w:b/>
                <w:noProof/>
                <w:sz w:val="28"/>
              </w:rPr>
              <w:t>4857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BF90" w:rsidR="001E41F3" w:rsidRPr="00410371" w:rsidRDefault="00A62D88" w:rsidP="00734DB7">
            <w:pPr>
              <w:pStyle w:val="CRCoverPage"/>
              <w:spacing w:after="0"/>
              <w:jc w:val="center"/>
              <w:rPr>
                <w:noProof/>
                <w:sz w:val="28"/>
              </w:rPr>
            </w:pPr>
            <w:r>
              <w:rPr>
                <w:b/>
                <w:noProof/>
                <w:sz w:val="28"/>
              </w:rPr>
              <w:t>1</w:t>
            </w:r>
            <w:r w:rsidR="00701D91">
              <w:rPr>
                <w:b/>
                <w:noProof/>
                <w:sz w:val="28"/>
              </w:rPr>
              <w:t>8</w:t>
            </w:r>
            <w:r>
              <w:rPr>
                <w:b/>
                <w:noProof/>
                <w:sz w:val="28"/>
              </w:rPr>
              <w:t>.</w:t>
            </w:r>
            <w:r w:rsidR="00734DB7">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1AFD" w:rsidR="001E41F3" w:rsidRDefault="00AC0CBE" w:rsidP="005660F8">
            <w:pPr>
              <w:pStyle w:val="CRCoverPage"/>
              <w:spacing w:after="0"/>
              <w:ind w:left="100"/>
              <w:rPr>
                <w:noProof/>
                <w:lang w:eastAsia="zh-CN"/>
              </w:rPr>
            </w:pPr>
            <w:r w:rsidRPr="00AC0CBE">
              <w:rPr>
                <w:noProof/>
                <w:lang w:eastAsia="zh-CN"/>
              </w:rPr>
              <w:t>Correction of Single DCI test case 7.1.1.3.26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3C039" w:rsidR="001E41F3" w:rsidRDefault="001A049A">
            <w:pPr>
              <w:pStyle w:val="CRCoverPage"/>
              <w:spacing w:after="0"/>
              <w:ind w:left="100"/>
              <w:rPr>
                <w:noProof/>
              </w:rPr>
            </w:pPr>
            <w:r w:rsidRPr="001A049A">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91B4B" w:rsidR="001E41F3" w:rsidRDefault="00701D91" w:rsidP="00734DB7">
            <w:pPr>
              <w:pStyle w:val="CRCoverPage"/>
              <w:spacing w:after="0"/>
              <w:ind w:left="100"/>
              <w:rPr>
                <w:noProof/>
              </w:rPr>
            </w:pPr>
            <w:r w:rsidRPr="008E23E5">
              <w:t>202</w:t>
            </w:r>
            <w:r>
              <w:t>5</w:t>
            </w:r>
            <w:r w:rsidRPr="008E23E5">
              <w:t>-</w:t>
            </w:r>
            <w:r>
              <w:t>02</w:t>
            </w:r>
            <w:r w:rsidRPr="008E23E5">
              <w:t>-</w:t>
            </w:r>
            <w:r w:rsidR="00734DB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6A85" w14:textId="00EAAB6C" w:rsidR="00E74DA1" w:rsidRDefault="0058515E" w:rsidP="00E74DA1">
            <w:pPr>
              <w:pStyle w:val="CRCoverPage"/>
              <w:numPr>
                <w:ilvl w:val="0"/>
                <w:numId w:val="39"/>
              </w:numPr>
              <w:spacing w:after="0"/>
              <w:rPr>
                <w:lang w:eastAsia="zh-CN" w:bidi="ar"/>
              </w:rPr>
            </w:pPr>
            <w:r>
              <w:rPr>
                <w:rFonts w:hint="eastAsia"/>
                <w:snapToGrid w:val="0"/>
                <w:lang w:val="en-US" w:eastAsia="zh-CN"/>
              </w:rPr>
              <w:t>A</w:t>
            </w:r>
            <w:r>
              <w:rPr>
                <w:snapToGrid w:val="0"/>
                <w:lang w:val="en-US" w:eastAsia="zh-CN"/>
              </w:rPr>
              <w:t xml:space="preserve">ccording to </w:t>
            </w:r>
            <w:r w:rsidR="00AC0CBE">
              <w:rPr>
                <w:snapToGrid w:val="0"/>
                <w:lang w:val="en-US" w:eastAsia="zh-CN"/>
              </w:rPr>
              <w:t xml:space="preserve">the </w:t>
            </w:r>
            <w:r w:rsidR="00D75C61">
              <w:rPr>
                <w:snapToGrid w:val="0"/>
                <w:lang w:val="en-US" w:eastAsia="zh-CN"/>
              </w:rPr>
              <w:t xml:space="preserve">scheduling restrictions listed in </w:t>
            </w:r>
            <w:r w:rsidR="00507BF8">
              <w:rPr>
                <w:snapToGrid w:val="0"/>
                <w:lang w:val="en-US" w:eastAsia="zh-CN"/>
              </w:rPr>
              <w:t xml:space="preserve">TS </w:t>
            </w:r>
            <w:r>
              <w:rPr>
                <w:snapToGrid w:val="0"/>
                <w:lang w:val="en-US" w:eastAsia="zh-CN"/>
              </w:rPr>
              <w:t>38.300 10.11</w:t>
            </w:r>
            <w:r w:rsidR="00D75C61">
              <w:rPr>
                <w:snapToGrid w:val="0"/>
                <w:lang w:val="en-US" w:eastAsia="zh-CN"/>
              </w:rPr>
              <w:t xml:space="preserve">, </w:t>
            </w:r>
            <w:r w:rsidR="00E74DA1">
              <w:rPr>
                <w:snapToGrid w:val="0"/>
                <w:lang w:val="en-US" w:eastAsia="zh-CN"/>
              </w:rPr>
              <w:t xml:space="preserve">when </w:t>
            </w:r>
            <w:r w:rsidR="00D75C61">
              <w:rPr>
                <w:lang w:eastAsia="zh-CN" w:bidi="ar"/>
              </w:rPr>
              <w:t>a Cell set (Cell set including the PCell and SCell)</w:t>
            </w:r>
            <w:r w:rsidR="00E74DA1">
              <w:rPr>
                <w:lang w:eastAsia="zh-CN" w:bidi="ar"/>
              </w:rPr>
              <w:t xml:space="preserve"> schedule</w:t>
            </w:r>
            <w:r w:rsidR="00AC0CBE">
              <w:rPr>
                <w:lang w:eastAsia="zh-CN" w:bidi="ar"/>
              </w:rPr>
              <w:t>d</w:t>
            </w:r>
            <w:r w:rsidR="00E74DA1">
              <w:rPr>
                <w:lang w:eastAsia="zh-CN" w:bidi="ar"/>
              </w:rPr>
              <w:t xml:space="preserve"> by </w:t>
            </w:r>
            <w:r w:rsidR="00AC0CBE">
              <w:rPr>
                <w:lang w:eastAsia="zh-CN" w:bidi="ar"/>
              </w:rPr>
              <w:t>a</w:t>
            </w:r>
            <w:r w:rsidR="00E74DA1">
              <w:rPr>
                <w:lang w:eastAsia="zh-CN" w:bidi="ar"/>
              </w:rPr>
              <w:t xml:space="preserve"> PDCCH in PCell, the PCell and SCell in the cell set can only be scheduled by the PDCCH </w:t>
            </w:r>
            <w:r w:rsidR="00BC32BC">
              <w:rPr>
                <w:lang w:eastAsia="zh-CN" w:bidi="ar"/>
              </w:rPr>
              <w:t>o</w:t>
            </w:r>
            <w:r w:rsidR="00E74DA1">
              <w:rPr>
                <w:lang w:eastAsia="zh-CN" w:bidi="ar"/>
              </w:rPr>
              <w:t>n PCell</w:t>
            </w:r>
            <w:r w:rsidR="00D75C61">
              <w:rPr>
                <w:lang w:eastAsia="zh-CN" w:bidi="ar"/>
              </w:rPr>
              <w:t>.</w:t>
            </w:r>
            <w:r w:rsidR="00E74DA1">
              <w:rPr>
                <w:lang w:eastAsia="zh-CN" w:bidi="ar"/>
              </w:rPr>
              <w:t xml:space="preserve"> Therefore, the PDCCH </w:t>
            </w:r>
            <w:r w:rsidR="00BC32BC">
              <w:rPr>
                <w:lang w:eastAsia="zh-CN" w:bidi="ar"/>
              </w:rPr>
              <w:t>on</w:t>
            </w:r>
            <w:r w:rsidR="00E74DA1">
              <w:rPr>
                <w:lang w:eastAsia="zh-CN" w:bidi="ar"/>
              </w:rPr>
              <w:t xml:space="preserve"> SCell cannot be used to schedule S</w:t>
            </w:r>
            <w:r w:rsidR="00BC32BC">
              <w:rPr>
                <w:lang w:eastAsia="zh-CN" w:bidi="ar"/>
              </w:rPr>
              <w:t>C</w:t>
            </w:r>
            <w:r w:rsidR="00E74DA1">
              <w:rPr>
                <w:lang w:eastAsia="zh-CN" w:bidi="ar"/>
              </w:rPr>
              <w:t>ell</w:t>
            </w:r>
            <w:r w:rsidR="00BC32BC">
              <w:rPr>
                <w:lang w:eastAsia="zh-CN" w:bidi="ar"/>
              </w:rPr>
              <w:t xml:space="preserve"> in the cell set</w:t>
            </w:r>
            <w:r w:rsidR="00E74DA1">
              <w:rPr>
                <w:lang w:eastAsia="zh-CN" w:bidi="ar"/>
              </w:rPr>
              <w:t>.</w:t>
            </w:r>
          </w:p>
          <w:p w14:paraId="14A8F316" w14:textId="11430762" w:rsidR="002B6A42" w:rsidRDefault="00E74DA1" w:rsidP="002B6A42">
            <w:pPr>
              <w:pStyle w:val="CRCoverPage"/>
              <w:spacing w:after="0"/>
              <w:rPr>
                <w:lang w:eastAsia="zh-CN" w:bidi="ar"/>
              </w:rPr>
            </w:pPr>
            <w:r>
              <w:rPr>
                <w:lang w:eastAsia="zh-CN" w:bidi="ar"/>
              </w:rPr>
              <w:t xml:space="preserve"> </w:t>
            </w:r>
            <w:r w:rsidR="002B6A42">
              <w:rPr>
                <w:lang w:eastAsia="zh-CN" w:bidi="ar"/>
              </w:rPr>
              <w:t>[38.300 10.11]</w:t>
            </w:r>
          </w:p>
          <w:p w14:paraId="30825F45" w14:textId="77777777" w:rsidR="002B6A42" w:rsidRPr="000C68CE" w:rsidRDefault="002B6A42" w:rsidP="002B6A42">
            <w:r w:rsidRPr="000C68CE">
              <w:t>Multi-cell scheduling by a single DCI allows the PDCCH of a serving cell to schedule PDSCH(s)/PUSCH(s) on one or more serving cells with the single DCI but with the following restrictions:</w:t>
            </w:r>
          </w:p>
          <w:p w14:paraId="537F053B" w14:textId="77777777" w:rsidR="002B6A42" w:rsidRDefault="002B6A42" w:rsidP="002B6A42">
            <w:pPr>
              <w:pStyle w:val="CRCoverPage"/>
              <w:spacing w:after="0"/>
            </w:pPr>
            <w:r w:rsidRPr="001E4EE6">
              <w:rPr>
                <w:highlight w:val="yellow"/>
              </w:rPr>
              <w:t>-</w:t>
            </w:r>
            <w:r w:rsidRPr="001E4EE6">
              <w:rPr>
                <w:highlight w:val="yellow"/>
              </w:rPr>
              <w:tab/>
              <w:t>When a serving cell is configured with a PDCCH which schedules PDSCH(s)/PUSCH(s) on a cell set, the PUSCH/PDSCH on serving cells in the cell set is always scheduled by a PDCCH on the serving cell;</w:t>
            </w:r>
          </w:p>
          <w:p w14:paraId="45BF048F" w14:textId="77777777" w:rsidR="00BC32BC" w:rsidRDefault="00BC32BC" w:rsidP="002B6A42">
            <w:pPr>
              <w:pStyle w:val="CRCoverPage"/>
              <w:spacing w:after="0"/>
            </w:pPr>
          </w:p>
          <w:p w14:paraId="20A1B28B" w14:textId="56C47BEA" w:rsidR="00CA7E2C" w:rsidRDefault="00E74DA1" w:rsidP="00CA7E2C">
            <w:pPr>
              <w:pStyle w:val="CRCoverPage"/>
              <w:spacing w:after="0"/>
              <w:ind w:left="360"/>
              <w:rPr>
                <w:snapToGrid w:val="0"/>
                <w:lang w:val="en-US" w:eastAsia="zh-CN"/>
              </w:rPr>
            </w:pPr>
            <w:r>
              <w:rPr>
                <w:snapToGrid w:val="0"/>
                <w:lang w:val="en-US" w:eastAsia="zh-CN"/>
              </w:rPr>
              <w:t>In</w:t>
            </w:r>
            <w:r w:rsidRPr="00E74DA1">
              <w:rPr>
                <w:snapToGrid w:val="0"/>
                <w:lang w:val="en-US" w:eastAsia="zh-CN"/>
              </w:rPr>
              <w:t xml:space="preserve"> this test case, step 11/ step 13/ step 18 are intended to use PDCCH on SCell to schedule the PDSCH on SCell. </w:t>
            </w:r>
            <w:r w:rsidR="00BC32BC">
              <w:rPr>
                <w:snapToGrid w:val="0"/>
                <w:lang w:val="en-US" w:eastAsia="zh-CN"/>
              </w:rPr>
              <w:t>That is incorrect schedule, s</w:t>
            </w:r>
            <w:r w:rsidRPr="00E74DA1">
              <w:rPr>
                <w:snapToGrid w:val="0"/>
                <w:lang w:val="en-US" w:eastAsia="zh-CN"/>
              </w:rPr>
              <w:t xml:space="preserve">o the test </w:t>
            </w:r>
            <w:r w:rsidR="00BC32BC">
              <w:rPr>
                <w:snapToGrid w:val="0"/>
                <w:lang w:val="en-US" w:eastAsia="zh-CN"/>
              </w:rPr>
              <w:t>procedure</w:t>
            </w:r>
            <w:r w:rsidRPr="00E74DA1">
              <w:rPr>
                <w:snapToGrid w:val="0"/>
                <w:lang w:val="en-US" w:eastAsia="zh-CN"/>
              </w:rPr>
              <w:t xml:space="preserve"> need to be updated.</w:t>
            </w:r>
          </w:p>
          <w:p w14:paraId="4C1EAFE0" w14:textId="77777777" w:rsidR="00BC32BC" w:rsidRPr="00CA7E2C" w:rsidRDefault="00BC32BC" w:rsidP="00CA7E2C">
            <w:pPr>
              <w:pStyle w:val="CRCoverPage"/>
              <w:spacing w:after="0"/>
              <w:ind w:left="360"/>
              <w:rPr>
                <w:snapToGrid w:val="0"/>
                <w:lang w:val="en-US" w:eastAsia="zh-CN"/>
              </w:rPr>
            </w:pPr>
          </w:p>
          <w:p w14:paraId="1802D512" w14:textId="4979FE51" w:rsidR="00CA7E2C" w:rsidRDefault="00CA7E2C" w:rsidP="00CA7E2C">
            <w:pPr>
              <w:pStyle w:val="CRCoverPage"/>
              <w:numPr>
                <w:ilvl w:val="0"/>
                <w:numId w:val="39"/>
              </w:numPr>
              <w:spacing w:after="0"/>
              <w:rPr>
                <w:snapToGrid w:val="0"/>
                <w:lang w:val="en-US" w:eastAsia="zh-CN"/>
              </w:rPr>
            </w:pPr>
            <w:r w:rsidRPr="00CA7E2C">
              <w:rPr>
                <w:snapToGrid w:val="0"/>
                <w:lang w:val="en-US" w:eastAsia="zh-CN"/>
              </w:rPr>
              <w:t>SCell activation procedure is missing in the test procedure.</w:t>
            </w:r>
          </w:p>
          <w:p w14:paraId="504E0615" w14:textId="77777777" w:rsidR="00BC32BC" w:rsidRPr="00CA7E2C" w:rsidRDefault="00BC32BC" w:rsidP="00BC32BC">
            <w:pPr>
              <w:pStyle w:val="CRCoverPage"/>
              <w:spacing w:after="0"/>
              <w:rPr>
                <w:snapToGrid w:val="0"/>
                <w:lang w:val="en-US" w:eastAsia="zh-CN"/>
              </w:rPr>
            </w:pPr>
          </w:p>
          <w:p w14:paraId="708AA7DE" w14:textId="1BCD1387" w:rsidR="00CA7E2C" w:rsidRPr="00785C12" w:rsidRDefault="00CA7E2C" w:rsidP="00CA7E2C">
            <w:pPr>
              <w:pStyle w:val="CRCoverPage"/>
              <w:numPr>
                <w:ilvl w:val="0"/>
                <w:numId w:val="39"/>
              </w:numPr>
              <w:spacing w:after="0"/>
              <w:rPr>
                <w:snapToGrid w:val="0"/>
                <w:lang w:val="en-US" w:eastAsia="zh-CN"/>
              </w:rPr>
            </w:pPr>
            <w:r w:rsidRPr="00CA7E2C">
              <w:rPr>
                <w:snapToGrid w:val="0"/>
                <w:lang w:val="en-US" w:eastAsia="zh-CN"/>
              </w:rPr>
              <w:t>Note2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03CD4" w14:textId="101C60B3" w:rsidR="00CA7E2C" w:rsidRDefault="00CA7E2C" w:rsidP="00CA7E2C">
            <w:pPr>
              <w:pStyle w:val="CRCoverPage"/>
              <w:numPr>
                <w:ilvl w:val="0"/>
                <w:numId w:val="40"/>
              </w:numPr>
              <w:spacing w:after="0"/>
              <w:rPr>
                <w:noProof/>
                <w:lang w:eastAsia="zh-CN"/>
              </w:rPr>
            </w:pPr>
            <w:r>
              <w:rPr>
                <w:noProof/>
                <w:lang w:eastAsia="zh-CN"/>
              </w:rPr>
              <w:t xml:space="preserve">Update test procedure in order to delete the scenairo “SCell is scheduled by the PDCCH </w:t>
            </w:r>
            <w:r w:rsidR="00BC32BC">
              <w:rPr>
                <w:noProof/>
                <w:lang w:eastAsia="zh-CN"/>
              </w:rPr>
              <w:t>o</w:t>
            </w:r>
            <w:r>
              <w:rPr>
                <w:noProof/>
                <w:lang w:eastAsia="zh-CN"/>
              </w:rPr>
              <w:t xml:space="preserve">n SCell” </w:t>
            </w:r>
          </w:p>
          <w:p w14:paraId="3CD9AD73" w14:textId="77777777" w:rsidR="00CA7E2C" w:rsidRDefault="00CA7E2C" w:rsidP="00CA7E2C">
            <w:pPr>
              <w:pStyle w:val="CRCoverPage"/>
              <w:spacing w:after="0"/>
              <w:ind w:left="360"/>
              <w:rPr>
                <w:noProof/>
                <w:lang w:eastAsia="zh-CN"/>
              </w:rPr>
            </w:pPr>
            <w:r>
              <w:rPr>
                <w:noProof/>
                <w:lang w:eastAsia="zh-CN"/>
              </w:rPr>
              <w:t>- PDCCH in step9 is transmitted in PCell.</w:t>
            </w:r>
          </w:p>
          <w:p w14:paraId="05DFD705" w14:textId="77777777" w:rsidR="00CA7E2C" w:rsidRDefault="00CA7E2C" w:rsidP="00CA7E2C">
            <w:pPr>
              <w:pStyle w:val="CRCoverPage"/>
              <w:spacing w:after="0"/>
              <w:ind w:left="360"/>
              <w:rPr>
                <w:noProof/>
                <w:lang w:eastAsia="zh-CN"/>
              </w:rPr>
            </w:pPr>
            <w:r>
              <w:rPr>
                <w:noProof/>
                <w:lang w:eastAsia="zh-CN"/>
              </w:rPr>
              <w:t>- PDCCH and downlink DATA in step 11/12 are transmitted in PCell.</w:t>
            </w:r>
          </w:p>
          <w:p w14:paraId="77487DCE" w14:textId="77777777" w:rsidR="00CA7E2C" w:rsidRDefault="00CA7E2C" w:rsidP="00CA7E2C">
            <w:pPr>
              <w:pStyle w:val="CRCoverPage"/>
              <w:spacing w:after="0"/>
              <w:ind w:left="360"/>
              <w:rPr>
                <w:noProof/>
                <w:lang w:eastAsia="zh-CN"/>
              </w:rPr>
            </w:pPr>
            <w:r>
              <w:rPr>
                <w:noProof/>
                <w:lang w:eastAsia="zh-CN"/>
              </w:rPr>
              <w:t>- PDCCH and downlink DATA(two RLC PDUs) in step 13 are transmitted in PCell.</w:t>
            </w:r>
          </w:p>
          <w:p w14:paraId="330F415F" w14:textId="77777777" w:rsidR="00CA7E2C" w:rsidRDefault="00CA7E2C" w:rsidP="00CA7E2C">
            <w:pPr>
              <w:pStyle w:val="CRCoverPage"/>
              <w:spacing w:after="0"/>
              <w:ind w:left="360"/>
              <w:rPr>
                <w:noProof/>
                <w:lang w:eastAsia="zh-CN"/>
              </w:rPr>
            </w:pPr>
            <w:r>
              <w:rPr>
                <w:noProof/>
                <w:lang w:eastAsia="zh-CN"/>
              </w:rPr>
              <w:t>- PDCCH and RLC ACK in step 16/17 are transmitted in PCell, Step 18/19 are deleted.</w:t>
            </w:r>
          </w:p>
          <w:p w14:paraId="00457268" w14:textId="6B4BA4F6" w:rsidR="00CA7E2C" w:rsidRPr="00CA7E2C" w:rsidRDefault="00CA7E2C" w:rsidP="00CA7E2C">
            <w:pPr>
              <w:pStyle w:val="CRCoverPage"/>
              <w:spacing w:after="0"/>
              <w:ind w:left="360"/>
              <w:rPr>
                <w:noProof/>
                <w:lang w:eastAsia="zh-CN"/>
              </w:rPr>
            </w:pPr>
            <w:r>
              <w:rPr>
                <w:noProof/>
                <w:lang w:eastAsia="zh-CN"/>
              </w:rPr>
              <w:t>- PDCCH configured in SCell is deleted in message content table 7.1.1.3.26.1.3.3-7A</w:t>
            </w:r>
          </w:p>
          <w:p w14:paraId="487DBA64" w14:textId="0C5F8E59" w:rsidR="00CA7E2C" w:rsidRPr="00CA7E2C" w:rsidRDefault="00CA7E2C" w:rsidP="00CA7E2C">
            <w:pPr>
              <w:pStyle w:val="CRCoverPage"/>
              <w:numPr>
                <w:ilvl w:val="0"/>
                <w:numId w:val="40"/>
              </w:numPr>
              <w:spacing w:after="0"/>
              <w:rPr>
                <w:noProof/>
                <w:lang w:eastAsia="zh-CN"/>
              </w:rPr>
            </w:pPr>
            <w:r w:rsidRPr="00CA7E2C">
              <w:rPr>
                <w:noProof/>
                <w:lang w:eastAsia="zh-CN"/>
              </w:rPr>
              <w:lastRenderedPageBreak/>
              <w:t>Add Step 2A/2B in the test procedure to make sure the SCell is activated before it scheduled by DCI 0-3</w:t>
            </w:r>
          </w:p>
          <w:p w14:paraId="31C656EC" w14:textId="11B1ED25" w:rsidR="00CA7E2C" w:rsidRPr="003345EB" w:rsidRDefault="00CA7E2C" w:rsidP="00CA7E2C">
            <w:pPr>
              <w:pStyle w:val="CRCoverPage"/>
              <w:numPr>
                <w:ilvl w:val="0"/>
                <w:numId w:val="40"/>
              </w:numPr>
              <w:spacing w:after="0"/>
              <w:rPr>
                <w:noProof/>
                <w:lang w:eastAsia="zh-CN"/>
              </w:rPr>
            </w:pPr>
            <w:r w:rsidRPr="00CA7E2C">
              <w:rPr>
                <w:noProof/>
                <w:lang w:eastAsia="zh-CN"/>
              </w:rPr>
              <w:t>Update Note2 to align with other single DCI test case (e.g 7.1.1.2.8.x).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EFF2" w:rsidR="00A2140A" w:rsidRDefault="004B44FD" w:rsidP="005B4CB7">
            <w:pPr>
              <w:pStyle w:val="CRCoverPage"/>
              <w:spacing w:after="0"/>
              <w:rPr>
                <w:noProof/>
                <w:lang w:eastAsia="zh-CN"/>
              </w:rPr>
            </w:pPr>
            <w:r>
              <w:rPr>
                <w:noProof/>
                <w:lang w:eastAsia="zh-CN"/>
              </w:rPr>
              <w:t>Test procedure does not follow the restrictrions listed in the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A39A" w:rsidR="001E41F3" w:rsidRDefault="001A049A" w:rsidP="001A049A">
            <w:pPr>
              <w:pStyle w:val="CRCoverPage"/>
              <w:spacing w:after="0"/>
              <w:rPr>
                <w:noProof/>
                <w:lang w:eastAsia="zh-CN"/>
              </w:rPr>
            </w:pPr>
            <w:r w:rsidRPr="001A049A">
              <w:rPr>
                <w:noProof/>
                <w:lang w:eastAsia="zh-CN"/>
              </w:rPr>
              <w:t>7.1.1.3.</w:t>
            </w:r>
            <w:r>
              <w:rPr>
                <w:noProof/>
                <w:lang w:eastAsia="zh-CN"/>
              </w:rPr>
              <w:t>2</w:t>
            </w:r>
            <w:r w:rsidRPr="001A049A">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72DB0A" w14:textId="77777777" w:rsidR="000B762C" w:rsidRPr="003235AF" w:rsidRDefault="000B762C" w:rsidP="000B762C">
      <w:pPr>
        <w:pStyle w:val="5"/>
      </w:pPr>
      <w:r w:rsidRPr="003235AF">
        <w:t>7.1.1.3.26</w:t>
      </w:r>
      <w:r w:rsidRPr="003235AF">
        <w:tab/>
      </w:r>
      <w:r w:rsidRPr="003235AF">
        <w:rPr>
          <w:rFonts w:eastAsiaTheme="minorEastAsia"/>
          <w:lang w:eastAsia="zh-CN"/>
        </w:rPr>
        <w:t>Multi-cell PUSCH scheduling with a single DCI / FDRA field based</w:t>
      </w:r>
    </w:p>
    <w:p w14:paraId="3649D118" w14:textId="77777777" w:rsidR="000B762C" w:rsidRPr="003235AF" w:rsidRDefault="000B762C" w:rsidP="000B762C">
      <w:pPr>
        <w:pStyle w:val="6"/>
      </w:pPr>
      <w:r w:rsidRPr="003235AF">
        <w:t>7.1.1.3.26.1</w:t>
      </w:r>
      <w:r w:rsidRPr="003235AF">
        <w:tab/>
        <w:t>Multi-cell PUSCH scheduling with a single DCI / FDRA field based / Intra-band Contiguous CA</w:t>
      </w:r>
    </w:p>
    <w:p w14:paraId="48E763FA" w14:textId="77777777" w:rsidR="000B762C" w:rsidRPr="003235AF" w:rsidRDefault="000B762C" w:rsidP="000B762C">
      <w:pPr>
        <w:pStyle w:val="H6"/>
      </w:pPr>
      <w:r w:rsidRPr="003235AF">
        <w:t>7.1.1.3.26.1.1</w:t>
      </w:r>
      <w:r w:rsidRPr="003235AF">
        <w:tab/>
        <w:t>Test Purpose (TP)</w:t>
      </w:r>
    </w:p>
    <w:p w14:paraId="6FF35AFD" w14:textId="77777777" w:rsidR="000B762C" w:rsidRPr="003235AF" w:rsidRDefault="000B762C" w:rsidP="000B762C">
      <w:pPr>
        <w:pStyle w:val="H6"/>
      </w:pPr>
      <w:r w:rsidRPr="003235AF">
        <w:t>(1)</w:t>
      </w:r>
    </w:p>
    <w:p w14:paraId="65F68EB3" w14:textId="77777777" w:rsidR="000B762C" w:rsidRPr="003235AF" w:rsidRDefault="000B762C" w:rsidP="000B762C">
      <w:pPr>
        <w:pStyle w:val="PL"/>
        <w:rPr>
          <w:noProof w:val="0"/>
        </w:rPr>
      </w:pPr>
      <w:r w:rsidRPr="003235AF">
        <w:rPr>
          <w:b/>
          <w:bCs/>
          <w:noProof w:val="0"/>
        </w:rPr>
        <w:t>with</w:t>
      </w:r>
      <w:r w:rsidRPr="003235AF">
        <w:rPr>
          <w:noProof w:val="0"/>
        </w:rPr>
        <w:t xml:space="preserve"> { </w:t>
      </w:r>
      <w:r w:rsidRPr="003235AF">
        <w:rPr>
          <w:noProof w:val="0"/>
          <w:lang w:eastAsia="sv-SE"/>
        </w:rPr>
        <w:t>UE in RRC_CONNECTED state, SCell is configured, DCI format 0-3 is configured and ScheduledCellComboListDCI-0-3 is not configured</w:t>
      </w:r>
      <w:r w:rsidRPr="003235AF">
        <w:rPr>
          <w:noProof w:val="0"/>
        </w:rPr>
        <w:t xml:space="preserve"> }</w:t>
      </w:r>
    </w:p>
    <w:p w14:paraId="3ECD4D5B"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651D7E36"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 </w:t>
      </w:r>
      <w:r w:rsidRPr="003235AF">
        <w:rPr>
          <w:noProof w:val="0"/>
          <w:lang w:eastAsia="sv-SE"/>
        </w:rPr>
        <w:t>UE receives DCI format 0-3 on scheduling Cell, and FDRA field of DCI format 0-3 indicated that PCell is scheduled Cell</w:t>
      </w:r>
      <w:r w:rsidRPr="003235AF">
        <w:rPr>
          <w:i/>
          <w:noProof w:val="0"/>
        </w:rPr>
        <w:t xml:space="preserve"> </w:t>
      </w:r>
      <w:r w:rsidRPr="003235AF">
        <w:rPr>
          <w:noProof w:val="0"/>
        </w:rPr>
        <w:t>}</w:t>
      </w:r>
    </w:p>
    <w:p w14:paraId="377FDBDF"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 </w:t>
      </w:r>
      <w:r w:rsidRPr="003235AF">
        <w:rPr>
          <w:noProof w:val="0"/>
          <w:lang w:eastAsia="sv-SE"/>
        </w:rPr>
        <w:t>UE transmits MAC PDU on PCell</w:t>
      </w:r>
      <w:r w:rsidRPr="003235AF">
        <w:rPr>
          <w:noProof w:val="0"/>
        </w:rPr>
        <w:t xml:space="preserve"> }</w:t>
      </w:r>
    </w:p>
    <w:p w14:paraId="3F22D653" w14:textId="77777777" w:rsidR="000B762C" w:rsidRPr="003235AF" w:rsidRDefault="000B762C" w:rsidP="000B762C">
      <w:pPr>
        <w:pStyle w:val="PL"/>
        <w:rPr>
          <w:noProof w:val="0"/>
        </w:rPr>
      </w:pPr>
      <w:r w:rsidRPr="003235AF">
        <w:rPr>
          <w:noProof w:val="0"/>
        </w:rPr>
        <w:t xml:space="preserve">            }</w:t>
      </w:r>
    </w:p>
    <w:p w14:paraId="3684FF9A" w14:textId="77777777" w:rsidR="000B762C" w:rsidRPr="003235AF" w:rsidRDefault="000B762C" w:rsidP="000B762C">
      <w:pPr>
        <w:pStyle w:val="PL"/>
        <w:rPr>
          <w:noProof w:val="0"/>
        </w:rPr>
      </w:pPr>
    </w:p>
    <w:p w14:paraId="274E7B6E" w14:textId="77777777" w:rsidR="000B762C" w:rsidRPr="003235AF" w:rsidRDefault="000B762C" w:rsidP="000B762C">
      <w:pPr>
        <w:pStyle w:val="H6"/>
      </w:pPr>
      <w:r w:rsidRPr="003235AF">
        <w:t>(2)</w:t>
      </w:r>
    </w:p>
    <w:p w14:paraId="08E2058E" w14:textId="77777777" w:rsidR="000B762C" w:rsidRPr="003235AF" w:rsidRDefault="000B762C" w:rsidP="000B762C">
      <w:pPr>
        <w:pStyle w:val="PL"/>
        <w:rPr>
          <w:noProof w:val="0"/>
        </w:rPr>
      </w:pPr>
      <w:r w:rsidRPr="003235AF">
        <w:rPr>
          <w:b/>
          <w:bCs/>
          <w:noProof w:val="0"/>
        </w:rPr>
        <w:t>with</w:t>
      </w:r>
      <w:r w:rsidRPr="003235AF">
        <w:rPr>
          <w:noProof w:val="0"/>
        </w:rPr>
        <w:t xml:space="preserve"> { </w:t>
      </w:r>
      <w:r w:rsidRPr="003235AF">
        <w:rPr>
          <w:noProof w:val="0"/>
          <w:lang w:eastAsia="sv-SE"/>
        </w:rPr>
        <w:t>UE in RRC_CONNECTED state, SCell is configured, DCI format 0-3 is configured and ScheduledCellComboListDCI-0-3 is not configured</w:t>
      </w:r>
      <w:r w:rsidRPr="003235AF">
        <w:rPr>
          <w:noProof w:val="0"/>
        </w:rPr>
        <w:t xml:space="preserve"> }</w:t>
      </w:r>
    </w:p>
    <w:p w14:paraId="61FBBCD9"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1188CDBE"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 </w:t>
      </w:r>
      <w:r w:rsidRPr="003235AF">
        <w:rPr>
          <w:noProof w:val="0"/>
          <w:lang w:eastAsia="sv-SE"/>
        </w:rPr>
        <w:t>UE receives DCI format 0-3 on scheduling Cell, and FDRA field of DCI format 0-3 indicated that SCell is scheduled Cell</w:t>
      </w:r>
      <w:r w:rsidRPr="003235AF">
        <w:rPr>
          <w:noProof w:val="0"/>
        </w:rPr>
        <w:t xml:space="preserve"> }</w:t>
      </w:r>
    </w:p>
    <w:p w14:paraId="48499DA2"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 </w:t>
      </w:r>
      <w:r w:rsidRPr="003235AF">
        <w:rPr>
          <w:noProof w:val="0"/>
          <w:lang w:eastAsia="sv-SE"/>
        </w:rPr>
        <w:t>UE transmits MAC PDU on SCell</w:t>
      </w:r>
      <w:r w:rsidRPr="003235AF">
        <w:rPr>
          <w:noProof w:val="0"/>
        </w:rPr>
        <w:t xml:space="preserve"> }</w:t>
      </w:r>
    </w:p>
    <w:p w14:paraId="4B311EC0" w14:textId="77777777" w:rsidR="000B762C" w:rsidRPr="003235AF" w:rsidRDefault="000B762C" w:rsidP="000B762C">
      <w:pPr>
        <w:pStyle w:val="PL"/>
        <w:rPr>
          <w:noProof w:val="0"/>
        </w:rPr>
      </w:pPr>
      <w:r w:rsidRPr="003235AF">
        <w:rPr>
          <w:noProof w:val="0"/>
        </w:rPr>
        <w:t xml:space="preserve">            }</w:t>
      </w:r>
    </w:p>
    <w:p w14:paraId="36758FDB" w14:textId="77777777" w:rsidR="000B762C" w:rsidRPr="003235AF" w:rsidRDefault="000B762C" w:rsidP="000B762C">
      <w:pPr>
        <w:pStyle w:val="PL"/>
        <w:rPr>
          <w:noProof w:val="0"/>
        </w:rPr>
      </w:pPr>
    </w:p>
    <w:p w14:paraId="571C91CF" w14:textId="77777777" w:rsidR="000B762C" w:rsidRPr="003235AF" w:rsidRDefault="000B762C" w:rsidP="000B762C">
      <w:pPr>
        <w:pStyle w:val="H6"/>
      </w:pPr>
      <w:r w:rsidRPr="003235AF">
        <w:t>(3)</w:t>
      </w:r>
    </w:p>
    <w:p w14:paraId="7E129673" w14:textId="77777777" w:rsidR="000B762C" w:rsidRPr="003235AF" w:rsidRDefault="000B762C" w:rsidP="000B762C">
      <w:pPr>
        <w:pStyle w:val="PL"/>
        <w:rPr>
          <w:noProof w:val="0"/>
        </w:rPr>
      </w:pPr>
      <w:r w:rsidRPr="003235AF">
        <w:rPr>
          <w:b/>
          <w:bCs/>
          <w:noProof w:val="0"/>
        </w:rPr>
        <w:t>with</w:t>
      </w:r>
      <w:r w:rsidRPr="003235AF">
        <w:rPr>
          <w:noProof w:val="0"/>
        </w:rPr>
        <w:t xml:space="preserve"> { </w:t>
      </w:r>
      <w:r w:rsidRPr="003235AF">
        <w:rPr>
          <w:noProof w:val="0"/>
          <w:lang w:eastAsia="sv-SE"/>
        </w:rPr>
        <w:t>UE in  RRC_CONNECTED state, SCell is configured, DCI format 0-3 is configured and ScheduledCellComboListDCI-0-3 is not configured</w:t>
      </w:r>
      <w:r w:rsidRPr="003235AF">
        <w:rPr>
          <w:noProof w:val="0"/>
        </w:rPr>
        <w:t xml:space="preserve"> }</w:t>
      </w:r>
    </w:p>
    <w:p w14:paraId="2A22BB54"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1179619B"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 </w:t>
      </w:r>
      <w:r w:rsidRPr="003235AF">
        <w:rPr>
          <w:noProof w:val="0"/>
          <w:lang w:eastAsia="sv-SE"/>
        </w:rPr>
        <w:t>UE receives DCI format 0-3 on scheduling Cell, and FDRA field of DCI format 0-3 indicated that PCell and SCell are scheduled Cell</w:t>
      </w:r>
      <w:r w:rsidRPr="003235AF">
        <w:rPr>
          <w:noProof w:val="0"/>
        </w:rPr>
        <w:t xml:space="preserve"> }</w:t>
      </w:r>
    </w:p>
    <w:p w14:paraId="78A233D9"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 </w:t>
      </w:r>
      <w:r w:rsidRPr="003235AF">
        <w:rPr>
          <w:noProof w:val="0"/>
          <w:lang w:eastAsia="sv-SE"/>
        </w:rPr>
        <w:t>UE transmits MAC PDU on PCell and SCell</w:t>
      </w:r>
      <w:r w:rsidRPr="003235AF">
        <w:rPr>
          <w:noProof w:val="0"/>
        </w:rPr>
        <w:t xml:space="preserve"> }</w:t>
      </w:r>
    </w:p>
    <w:p w14:paraId="01AC030C" w14:textId="77777777" w:rsidR="000B762C" w:rsidRPr="003235AF" w:rsidRDefault="000B762C" w:rsidP="000B762C">
      <w:pPr>
        <w:pStyle w:val="PL"/>
        <w:rPr>
          <w:noProof w:val="0"/>
        </w:rPr>
      </w:pPr>
      <w:r w:rsidRPr="003235AF">
        <w:rPr>
          <w:noProof w:val="0"/>
        </w:rPr>
        <w:t xml:space="preserve">            }</w:t>
      </w:r>
    </w:p>
    <w:p w14:paraId="3EFD9689" w14:textId="77777777" w:rsidR="000B762C" w:rsidRPr="003235AF" w:rsidRDefault="000B762C" w:rsidP="000B762C">
      <w:pPr>
        <w:pStyle w:val="PL"/>
        <w:rPr>
          <w:noProof w:val="0"/>
        </w:rPr>
      </w:pPr>
    </w:p>
    <w:p w14:paraId="2184E1F0" w14:textId="77777777" w:rsidR="000B762C" w:rsidRPr="003235AF" w:rsidRDefault="000B762C" w:rsidP="000B762C">
      <w:pPr>
        <w:pStyle w:val="H6"/>
      </w:pPr>
      <w:r w:rsidRPr="003235AF">
        <w:t>7.1.1.3.26.1.2</w:t>
      </w:r>
      <w:r w:rsidRPr="003235AF">
        <w:tab/>
        <w:t>Conformance requirements</w:t>
      </w:r>
    </w:p>
    <w:p w14:paraId="01DC6857" w14:textId="77777777" w:rsidR="000B762C" w:rsidRPr="003235AF" w:rsidRDefault="000B762C" w:rsidP="000B762C">
      <w:r w:rsidRPr="003235AF">
        <w:t>References: The conformance requirements covered in the current TC are specified in: TS 3</w:t>
      </w:r>
      <w:r w:rsidRPr="003235AF">
        <w:rPr>
          <w:lang w:eastAsia="zh-CN"/>
        </w:rPr>
        <w:t>8</w:t>
      </w:r>
      <w:r w:rsidRPr="003235AF">
        <w:t xml:space="preserve">.212 clauses 7.3.1.0 and </w:t>
      </w:r>
      <w:r w:rsidRPr="003235AF">
        <w:rPr>
          <w:lang w:eastAsia="zh-CN"/>
        </w:rPr>
        <w:t>7.3.1.1.4.</w:t>
      </w:r>
      <w:r w:rsidRPr="003235AF">
        <w:t xml:space="preserve"> Unless otherwise stated these are Rel-18 requirements.</w:t>
      </w:r>
    </w:p>
    <w:p w14:paraId="7F9B9543" w14:textId="77777777" w:rsidR="000B762C" w:rsidRPr="003235AF" w:rsidRDefault="000B762C" w:rsidP="000B762C">
      <w:r w:rsidRPr="003235AF">
        <w:t>[TS 38.212, clause 7.3.1.0]</w:t>
      </w:r>
    </w:p>
    <w:p w14:paraId="0EBA2C5F" w14:textId="77777777" w:rsidR="000B762C" w:rsidRPr="003235AF" w:rsidRDefault="000B762C" w:rsidP="000B762C">
      <w:pPr>
        <w:rPr>
          <w:lang w:eastAsia="zh-CN"/>
        </w:rPr>
      </w:pPr>
      <w:r w:rsidRPr="003235AF">
        <w:rPr>
          <w:lang w:eastAsia="zh-CN"/>
        </w:rPr>
        <w:t>Step 3:</w:t>
      </w:r>
    </w:p>
    <w:p w14:paraId="1744FAD3" w14:textId="77777777" w:rsidR="000B762C" w:rsidRPr="003235AF" w:rsidRDefault="000B762C" w:rsidP="000B762C">
      <w:pPr>
        <w:pStyle w:val="B1"/>
        <w:rPr>
          <w:lang w:eastAsia="zh-CN"/>
        </w:rPr>
      </w:pPr>
      <w:r w:rsidRPr="003235AF">
        <w:rPr>
          <w:lang w:eastAsia="zh-CN"/>
        </w:rPr>
        <w:t>-</w:t>
      </w:r>
      <w:r w:rsidRPr="003235AF">
        <w:rPr>
          <w:lang w:eastAsia="zh-CN"/>
        </w:rPr>
        <w:tab/>
        <w:t>If both of the following conditions are fulfilled the size alignment procedure is complete</w:t>
      </w:r>
    </w:p>
    <w:p w14:paraId="4C5740FA" w14:textId="77777777" w:rsidR="000B762C" w:rsidRPr="003235AF" w:rsidRDefault="000B762C" w:rsidP="000B762C">
      <w:pPr>
        <w:pStyle w:val="B2"/>
        <w:rPr>
          <w:lang w:eastAsia="zh-CN"/>
        </w:rPr>
      </w:pPr>
      <w:r w:rsidRPr="003235AF">
        <w:rPr>
          <w:lang w:eastAsia="zh-CN"/>
        </w:rPr>
        <w:t>-</w:t>
      </w:r>
      <w:r w:rsidRPr="003235AF">
        <w:rPr>
          <w:lang w:eastAsia="zh-CN"/>
        </w:rPr>
        <w:tab/>
        <w:t xml:space="preserve">the total number of different DCI sizes configured to monitor is no more than 4 for the cell </w:t>
      </w:r>
    </w:p>
    <w:p w14:paraId="4A6485DF" w14:textId="77777777" w:rsidR="000B762C" w:rsidRPr="003235AF" w:rsidRDefault="000B762C" w:rsidP="000B762C">
      <w:pPr>
        <w:pStyle w:val="B2"/>
        <w:rPr>
          <w:lang w:eastAsia="zh-CN"/>
        </w:rPr>
      </w:pPr>
      <w:r w:rsidRPr="003235AF">
        <w:rPr>
          <w:lang w:eastAsia="zh-CN"/>
        </w:rPr>
        <w:t>-</w:t>
      </w:r>
      <w:r w:rsidRPr="003235AF">
        <w:rPr>
          <w:lang w:eastAsia="zh-CN"/>
        </w:rPr>
        <w:tab/>
        <w:t>the total number of different DCI sizes with C-RNTI configured to monitor is no more than 3 for the cell</w:t>
      </w:r>
    </w:p>
    <w:p w14:paraId="0D7087B1" w14:textId="77777777" w:rsidR="000B762C" w:rsidRPr="003235AF" w:rsidRDefault="000B762C" w:rsidP="000B762C">
      <w:pPr>
        <w:rPr>
          <w:lang w:eastAsia="zh-CN"/>
        </w:rPr>
      </w:pPr>
      <w:r w:rsidRPr="003235AF">
        <w:rPr>
          <w:lang w:eastAsia="zh-CN"/>
        </w:rPr>
        <w:t>Step 4:</w:t>
      </w:r>
    </w:p>
    <w:p w14:paraId="31125650" w14:textId="77777777" w:rsidR="000B762C" w:rsidRPr="003235AF" w:rsidRDefault="000B762C" w:rsidP="000B762C">
      <w:pPr>
        <w:pStyle w:val="B1"/>
        <w:rPr>
          <w:lang w:eastAsia="zh-CN"/>
        </w:rPr>
      </w:pPr>
      <w:r w:rsidRPr="003235AF">
        <w:rPr>
          <w:lang w:eastAsia="zh-CN"/>
        </w:rPr>
        <w:t>-</w:t>
      </w:r>
      <w:r w:rsidRPr="003235AF">
        <w:rPr>
          <w:lang w:eastAsia="zh-CN"/>
        </w:rPr>
        <w:tab/>
        <w:t xml:space="preserve">Otherwise </w:t>
      </w:r>
    </w:p>
    <w:p w14:paraId="2785F9B4" w14:textId="77777777" w:rsidR="000B762C" w:rsidRPr="003235AF" w:rsidRDefault="000B762C" w:rsidP="000B762C">
      <w:pPr>
        <w:pStyle w:val="B2"/>
        <w:rPr>
          <w:lang w:eastAsia="zh-CN"/>
        </w:rPr>
      </w:pPr>
      <w:r w:rsidRPr="003235AF">
        <w:rPr>
          <w:lang w:eastAsia="zh-CN"/>
        </w:rPr>
        <w:t>Step 4A:</w:t>
      </w:r>
    </w:p>
    <w:p w14:paraId="59C94289" w14:textId="77777777" w:rsidR="000B762C" w:rsidRPr="003235AF" w:rsidRDefault="000B762C" w:rsidP="000B762C">
      <w:pPr>
        <w:pStyle w:val="B2"/>
        <w:rPr>
          <w:lang w:eastAsia="zh-CN"/>
        </w:rPr>
      </w:pPr>
      <w:r w:rsidRPr="003235AF">
        <w:rPr>
          <w:lang w:eastAsia="zh-CN"/>
        </w:rPr>
        <w:t>…</w:t>
      </w:r>
    </w:p>
    <w:p w14:paraId="190A5AF0" w14:textId="77777777" w:rsidR="000B762C" w:rsidRPr="003235AF" w:rsidRDefault="000B762C" w:rsidP="000B762C">
      <w:pPr>
        <w:pStyle w:val="B2"/>
        <w:rPr>
          <w:lang w:eastAsia="zh-CN"/>
        </w:rPr>
      </w:pPr>
      <w:r w:rsidRPr="003235AF">
        <w:rPr>
          <w:lang w:eastAsia="zh-CN"/>
        </w:rPr>
        <w:t>Step 4B:</w:t>
      </w:r>
    </w:p>
    <w:p w14:paraId="3D4F6282" w14:textId="77777777" w:rsidR="000B762C" w:rsidRPr="003235AF" w:rsidRDefault="000B762C" w:rsidP="000B762C">
      <w:pPr>
        <w:pStyle w:val="B3"/>
        <w:ind w:left="0" w:firstLineChars="300" w:firstLine="600"/>
        <w:rPr>
          <w:lang w:eastAsia="zh-CN"/>
        </w:rPr>
      </w:pPr>
      <w:r w:rsidRPr="003235AF">
        <w:rPr>
          <w:lang w:eastAsia="zh-CN"/>
        </w:rPr>
        <w:t>…</w:t>
      </w:r>
    </w:p>
    <w:p w14:paraId="2982ED58" w14:textId="77777777" w:rsidR="000B762C" w:rsidRPr="003235AF" w:rsidRDefault="000B762C" w:rsidP="000B762C">
      <w:pPr>
        <w:pStyle w:val="B2"/>
        <w:rPr>
          <w:lang w:eastAsia="zh-CN"/>
        </w:rPr>
      </w:pPr>
      <w:r w:rsidRPr="003235AF">
        <w:rPr>
          <w:lang w:eastAsia="zh-CN"/>
        </w:rPr>
        <w:t>Step 4C:</w:t>
      </w:r>
    </w:p>
    <w:p w14:paraId="1ED813D3" w14:textId="77777777" w:rsidR="000B762C" w:rsidRPr="003235AF" w:rsidRDefault="000B762C" w:rsidP="000B762C">
      <w:pPr>
        <w:pStyle w:val="B2"/>
        <w:rPr>
          <w:lang w:eastAsia="zh-CN"/>
        </w:rPr>
      </w:pPr>
      <w:r w:rsidRPr="003235AF">
        <w:rPr>
          <w:lang w:eastAsia="zh-CN"/>
        </w:rPr>
        <w:lastRenderedPageBreak/>
        <w:t>-</w:t>
      </w:r>
      <w:r w:rsidRPr="003235A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627D4ABC" w14:textId="77777777" w:rsidR="000B762C" w:rsidRPr="003235AF" w:rsidRDefault="000B762C" w:rsidP="000B762C">
      <w:pPr>
        <w:pStyle w:val="B3"/>
        <w:rPr>
          <w:lang w:eastAsia="zh-CN"/>
        </w:rPr>
      </w:pPr>
      <w:r w:rsidRPr="003235AF">
        <w:rPr>
          <w:lang w:eastAsia="zh-CN"/>
        </w:rPr>
        <w:t>-</w:t>
      </w:r>
      <w:r w:rsidRPr="003235AF">
        <w:rPr>
          <w:lang w:eastAsia="zh-CN"/>
        </w:rPr>
        <w:tab/>
        <w:t>I</w:t>
      </w:r>
      <w:r w:rsidRPr="003235AF">
        <w:t xml:space="preserve">f the number of information bits in </w:t>
      </w:r>
      <w:r w:rsidRPr="003235AF">
        <w:rPr>
          <w:lang w:eastAsia="zh-CN"/>
        </w:rPr>
        <w:t xml:space="preserve">the DCI </w:t>
      </w:r>
      <w:r w:rsidRPr="003235AF">
        <w:t>format 0_1</w:t>
      </w:r>
      <w:r w:rsidRPr="003235AF">
        <w:rPr>
          <w:lang w:eastAsia="zh-CN"/>
        </w:rPr>
        <w:t xml:space="preserve"> </w:t>
      </w:r>
      <w:r w:rsidRPr="003235AF">
        <w:t>prior to padding is less than the payload size of</w:t>
      </w:r>
      <w:r w:rsidRPr="003235AF">
        <w:rPr>
          <w:lang w:eastAsia="zh-CN"/>
        </w:rPr>
        <w:t xml:space="preserve"> the DCI</w:t>
      </w:r>
      <w:r w:rsidRPr="003235AF">
        <w:t xml:space="preserve"> format 1_1 for scheduling the same serving cell, </w:t>
      </w:r>
      <w:r w:rsidRPr="003235AF">
        <w:rPr>
          <w:lang w:eastAsia="zh-CN"/>
        </w:rPr>
        <w:t xml:space="preserve">a number of zero padding bits are generated for the DCI </w:t>
      </w:r>
      <w:r w:rsidRPr="003235AF">
        <w:t>format 0_1 until the payload size equals that of</w:t>
      </w:r>
      <w:r w:rsidRPr="003235AF">
        <w:rPr>
          <w:lang w:eastAsia="zh-CN"/>
        </w:rPr>
        <w:t xml:space="preserve"> the DCI</w:t>
      </w:r>
      <w:r w:rsidRPr="003235AF">
        <w:t xml:space="preserve"> format 1_1.</w:t>
      </w:r>
    </w:p>
    <w:p w14:paraId="7BA8FA44" w14:textId="77777777" w:rsidR="000B762C" w:rsidRPr="003235AF" w:rsidRDefault="000B762C" w:rsidP="000B762C">
      <w:pPr>
        <w:pStyle w:val="B3"/>
        <w:rPr>
          <w:lang w:eastAsia="zh-CN"/>
        </w:rPr>
      </w:pPr>
      <w:r w:rsidRPr="003235AF">
        <w:rPr>
          <w:lang w:eastAsia="zh-CN"/>
        </w:rPr>
        <w:t>-</w:t>
      </w:r>
      <w:r w:rsidRPr="003235AF">
        <w:rPr>
          <w:lang w:eastAsia="zh-CN"/>
        </w:rPr>
        <w:tab/>
        <w:t xml:space="preserve">If the number of information bits in the DCI format 1_1 prior to padding is less than the payload size of the DCI format 0_1 for scheduling the same serving cell, </w:t>
      </w:r>
      <w:r w:rsidRPr="003235AF">
        <w:t xml:space="preserve">zeros shall be appended to </w:t>
      </w:r>
      <w:r w:rsidRPr="003235AF">
        <w:rPr>
          <w:lang w:eastAsia="zh-CN"/>
        </w:rPr>
        <w:t xml:space="preserve">the DCI </w:t>
      </w:r>
      <w:r w:rsidRPr="003235AF">
        <w:t xml:space="preserve">format </w:t>
      </w:r>
      <w:r w:rsidRPr="003235AF">
        <w:rPr>
          <w:lang w:eastAsia="zh-CN"/>
        </w:rPr>
        <w:t>1</w:t>
      </w:r>
      <w:r w:rsidRPr="003235AF">
        <w:t>_1 until the payload size equals that of</w:t>
      </w:r>
      <w:r w:rsidRPr="003235AF">
        <w:rPr>
          <w:lang w:eastAsia="zh-CN"/>
        </w:rPr>
        <w:t xml:space="preserve"> the DCI</w:t>
      </w:r>
      <w:r w:rsidRPr="003235AF">
        <w:t xml:space="preserve"> format </w:t>
      </w:r>
      <w:r w:rsidRPr="003235AF">
        <w:rPr>
          <w:lang w:eastAsia="zh-CN"/>
        </w:rPr>
        <w:t>0</w:t>
      </w:r>
      <w:r w:rsidRPr="003235AF">
        <w:t>_1.</w:t>
      </w:r>
    </w:p>
    <w:p w14:paraId="1C95F918" w14:textId="77777777" w:rsidR="000B762C" w:rsidRPr="003235AF" w:rsidRDefault="000B762C" w:rsidP="000B762C">
      <w:pPr>
        <w:rPr>
          <w:lang w:eastAsia="sv-SE"/>
        </w:rPr>
      </w:pPr>
      <w:r w:rsidRPr="003235AF">
        <w:t>[TS 38.212, clause 7.3.1.1.4]</w:t>
      </w:r>
    </w:p>
    <w:p w14:paraId="4081C0E5" w14:textId="77777777" w:rsidR="000B762C" w:rsidRPr="003235AF" w:rsidRDefault="000B762C" w:rsidP="000B762C">
      <w:r w:rsidRPr="003235AF">
        <w:t>DCI format 0</w:t>
      </w:r>
      <w:r w:rsidRPr="003235AF">
        <w:rPr>
          <w:lang w:eastAsia="zh-CN"/>
        </w:rPr>
        <w:t>_3</w:t>
      </w:r>
      <w:r w:rsidRPr="003235AF">
        <w:t xml:space="preserve"> is used for the scheduling of </w:t>
      </w:r>
      <w:r w:rsidRPr="003235AF">
        <w:rPr>
          <w:lang w:eastAsia="zh-CN"/>
        </w:rPr>
        <w:t>one PUSCH in one cell, or multiple PUSCHs in multiple cells with one PUSCH per cell</w:t>
      </w:r>
      <w:r w:rsidRPr="003235AF">
        <w:t>.</w:t>
      </w:r>
    </w:p>
    <w:p w14:paraId="4CD1ED5A" w14:textId="77777777" w:rsidR="000B762C" w:rsidRPr="003235AF" w:rsidRDefault="000B762C" w:rsidP="000B762C">
      <w:r w:rsidRPr="003235AF">
        <w:t>The following information is transmitted by means of the DCI format 0</w:t>
      </w:r>
      <w:r w:rsidRPr="003235AF">
        <w:rPr>
          <w:lang w:eastAsia="zh-CN"/>
        </w:rPr>
        <w:t>_3 with CRC scrambled by C-RNTI or MCS-C-RNTI</w:t>
      </w:r>
      <w:r w:rsidRPr="003235AF">
        <w:t>:</w:t>
      </w:r>
    </w:p>
    <w:p w14:paraId="2C8B7F92" w14:textId="77777777" w:rsidR="000B762C" w:rsidRPr="003235AF" w:rsidRDefault="000B762C" w:rsidP="000B762C">
      <w:pPr>
        <w:pStyle w:val="B1"/>
        <w:rPr>
          <w:lang w:eastAsia="zh-CN"/>
        </w:rPr>
      </w:pPr>
      <w:r w:rsidRPr="003235AF">
        <w:rPr>
          <w:lang w:eastAsia="zh-CN"/>
        </w:rPr>
        <w:t>-</w:t>
      </w:r>
      <w:r w:rsidRPr="003235AF">
        <w:rPr>
          <w:lang w:eastAsia="zh-CN"/>
        </w:rPr>
        <w:tab/>
        <w:t xml:space="preserve">Identifier for </w:t>
      </w:r>
      <w:r w:rsidRPr="003235AF">
        <w:t xml:space="preserve">DCI formats - </w:t>
      </w:r>
      <w:r w:rsidRPr="003235AF">
        <w:rPr>
          <w:lang w:eastAsia="zh-CN"/>
        </w:rPr>
        <w:t>1</w:t>
      </w:r>
      <w:r w:rsidRPr="003235AF">
        <w:t xml:space="preserve"> bit</w:t>
      </w:r>
    </w:p>
    <w:p w14:paraId="7EA9D0C3" w14:textId="77777777" w:rsidR="000B762C" w:rsidRPr="003235AF" w:rsidRDefault="000B762C" w:rsidP="000B762C">
      <w:pPr>
        <w:pStyle w:val="B2"/>
        <w:rPr>
          <w:lang w:eastAsia="zh-CN"/>
        </w:rPr>
      </w:pPr>
      <w:r w:rsidRPr="003235AF">
        <w:rPr>
          <w:lang w:eastAsia="zh-CN"/>
        </w:rPr>
        <w:t>-</w:t>
      </w:r>
      <w:r w:rsidRPr="003235AF">
        <w:rPr>
          <w:lang w:eastAsia="zh-CN"/>
        </w:rPr>
        <w:tab/>
        <w:t>The value of this bit field is always set to 0, indicating an UL DCI format</w:t>
      </w:r>
    </w:p>
    <w:p w14:paraId="53BAC90B" w14:textId="77777777" w:rsidR="000B762C" w:rsidRPr="003235AF" w:rsidRDefault="000B762C" w:rsidP="000B762C">
      <w:pPr>
        <w:pStyle w:val="B1"/>
      </w:pPr>
      <w:bookmarkStart w:id="1" w:name="OLE_LINK30"/>
      <w:r w:rsidRPr="003235AF">
        <w:t>-</w:t>
      </w:r>
      <w:r w:rsidRPr="003235AF">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235AF">
        <w:rPr>
          <w:lang w:eastAsia="zh-CN"/>
        </w:rPr>
        <w:t xml:space="preserve"> bits</w:t>
      </w:r>
      <w:r w:rsidRPr="003235AF">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235AF">
        <w:t xml:space="preserve"> is the number of cell sets which are configured by higher layer parameter </w:t>
      </w:r>
      <w:r w:rsidRPr="003235AF">
        <w:rPr>
          <w:i/>
        </w:rPr>
        <w:t>MC-DCI-SetofCellsToAddModList</w:t>
      </w:r>
      <w:r w:rsidRPr="003235AF">
        <w:t xml:space="preserve"> to be respectively scheduled by DCI format 0_3</w:t>
      </w:r>
      <w:r w:rsidRPr="003235AF">
        <w:rPr>
          <w:lang w:eastAsia="zh-CN"/>
        </w:rPr>
        <w:t>/1_3</w:t>
      </w:r>
      <w:r w:rsidRPr="003235A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235AF">
        <w:rPr>
          <w:i/>
        </w:rPr>
        <w:t xml:space="preserve"> MC-DCI-SetofCellsToAddModList</w:t>
      </w:r>
      <w:r w:rsidRPr="003235AF">
        <w:t xml:space="preserve">.     </w:t>
      </w:r>
    </w:p>
    <w:p w14:paraId="3FBF7CBE" w14:textId="77777777" w:rsidR="000B762C" w:rsidRPr="003235AF" w:rsidRDefault="000B762C" w:rsidP="000B762C">
      <w:pPr>
        <w:pStyle w:val="B1"/>
      </w:pPr>
      <w:r w:rsidRPr="003235AF">
        <w:t>-</w:t>
      </w:r>
      <w:r w:rsidRPr="003235AF">
        <w:tab/>
        <w:t xml:space="preserve">Scheduled cells indicator - </w:t>
      </w:r>
      <w:r w:rsidRPr="003235AF">
        <w:rPr>
          <w:lang w:eastAsia="zh-CN"/>
        </w:rPr>
        <w:t xml:space="preserve">number of bits determined by the following: </w:t>
      </w:r>
    </w:p>
    <w:p w14:paraId="30216562" w14:textId="77777777" w:rsidR="000B762C" w:rsidRPr="003235AF" w:rsidRDefault="000B762C" w:rsidP="000B762C">
      <w:pPr>
        <w:pStyle w:val="B2"/>
        <w:rPr>
          <w:lang w:eastAsia="zh-CN"/>
        </w:rPr>
      </w:pPr>
      <w:r w:rsidRPr="003235AF">
        <w:rPr>
          <w:lang w:eastAsia="zh-CN"/>
        </w:rPr>
        <w:t>-</w:t>
      </w:r>
      <w:r w:rsidRPr="003235AF">
        <w:rPr>
          <w:lang w:eastAsia="zh-CN"/>
        </w:rPr>
        <w:tab/>
        <w:t xml:space="preserve">0 bit if the higher layer parameter </w:t>
      </w:r>
      <w:r w:rsidRPr="003235AF">
        <w:rPr>
          <w:rFonts w:eastAsia="等线"/>
          <w:i/>
          <w:lang w:eastAsia="zh-CN"/>
        </w:rPr>
        <w:t>scheduledCellComboListDCI-0-3</w:t>
      </w:r>
      <w:r w:rsidRPr="003235AF">
        <w:rPr>
          <w:lang w:eastAsia="zh-CN"/>
        </w:rPr>
        <w:t xml:space="preserve"> for the scheduled cell set is not configured;</w:t>
      </w:r>
    </w:p>
    <w:bookmarkEnd w:id="1"/>
    <w:p w14:paraId="0C3B2AB6" w14:textId="77777777" w:rsidR="000B762C" w:rsidRPr="003235AF" w:rsidRDefault="000B762C" w:rsidP="000B762C">
      <w:pPr>
        <w:pStyle w:val="B2"/>
      </w:pPr>
      <w:r w:rsidRPr="003235AF">
        <w:rPr>
          <w:lang w:eastAsia="zh-CN"/>
        </w:rPr>
        <w:t>…</w:t>
      </w:r>
    </w:p>
    <w:p w14:paraId="54E22DE1" w14:textId="77777777" w:rsidR="000B762C" w:rsidRPr="003235AF" w:rsidRDefault="000B762C" w:rsidP="000B762C">
      <w:pPr>
        <w:pStyle w:val="B1"/>
        <w:rPr>
          <w:lang w:eastAsia="zh-CN"/>
        </w:rPr>
      </w:pPr>
      <w:r w:rsidRPr="003235AF">
        <w:t>-</w:t>
      </w:r>
      <w:r w:rsidRPr="003235AF">
        <w:rPr>
          <w:lang w:eastAsia="zh-CN"/>
        </w:rPr>
        <w:tab/>
        <w:t>Bandwidth part indicator</w:t>
      </w:r>
      <w:r w:rsidRPr="003235AF">
        <w:t xml:space="preserve"> -</w:t>
      </w:r>
      <w:r w:rsidRPr="003235AF">
        <w:rPr>
          <w:lang w:eastAsia="zh-CN"/>
        </w:rPr>
        <w:t xml:space="preserve"> 0, 1 or 2 </w:t>
      </w:r>
      <w:r w:rsidRPr="003235AF">
        <w:t>bit</w:t>
      </w:r>
      <w:r w:rsidRPr="003235AF">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235AF">
        <w:t>, where</w:t>
      </w:r>
      <w:r w:rsidRPr="003235AF">
        <w:rPr>
          <w:lang w:eastAsia="zh-CN"/>
        </w:rPr>
        <w:t xml:space="preserve"> </w:t>
      </w:r>
    </w:p>
    <w:p w14:paraId="0406FF90" w14:textId="77777777" w:rsidR="000B762C" w:rsidRPr="003235AF" w:rsidRDefault="000B762C" w:rsidP="000B762C">
      <w:pPr>
        <w:pStyle w:val="B2"/>
        <w:rPr>
          <w:lang w:eastAsia="zh-CN"/>
        </w:rPr>
      </w:pPr>
      <w:r w:rsidRPr="003235AF">
        <w:rPr>
          <w:lang w:eastAsia="zh-CN"/>
        </w:rPr>
        <w:t>-</w:t>
      </w:r>
      <w:r w:rsidRPr="003235AF">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235AF">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235A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235AF">
        <w:rPr>
          <w:lang w:eastAsia="zh-CN"/>
        </w:rPr>
        <w:t xml:space="preserve">is the maximum number of UL BWPs configured by higher layers, excluding the initial UL bandwidth part, across all the cells configured by higher layer parameter </w:t>
      </w:r>
      <w:r w:rsidRPr="003235AF">
        <w:rPr>
          <w:rFonts w:eastAsia="等线"/>
          <w:i/>
          <w:lang w:eastAsia="zh-CN"/>
        </w:rPr>
        <w:t>scheduledCellListDCI-0-3</w:t>
      </w:r>
      <w:r w:rsidRPr="003235AF">
        <w:rPr>
          <w:lang w:eastAsia="zh-CN"/>
        </w:rPr>
        <w:t xml:space="preserve"> in the scheduled cell set, in which case the bandwidth part indicator is equivalent to the ascending order of the higher layer parameter </w:t>
      </w:r>
      <w:r w:rsidRPr="003235AF">
        <w:rPr>
          <w:i/>
          <w:lang w:eastAsia="zh-CN"/>
        </w:rPr>
        <w:t>BWP-Id</w:t>
      </w:r>
      <w:r w:rsidRPr="003235AF">
        <w:rPr>
          <w:lang w:eastAsia="zh-CN"/>
        </w:rPr>
        <w:t>;</w:t>
      </w:r>
    </w:p>
    <w:p w14:paraId="1B86DD3B" w14:textId="77777777" w:rsidR="000B762C" w:rsidRPr="003235AF" w:rsidRDefault="000B762C" w:rsidP="000B762C">
      <w:pPr>
        <w:pStyle w:val="B2"/>
        <w:rPr>
          <w:lang w:eastAsia="zh-CN"/>
        </w:rPr>
      </w:pPr>
      <w:r w:rsidRPr="003235AF">
        <w:rPr>
          <w:lang w:eastAsia="zh-CN"/>
        </w:rPr>
        <w:t>-</w:t>
      </w:r>
      <w:r w:rsidRPr="003235AF">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235AF">
        <w:rPr>
          <w:lang w:eastAsia="zh-CN"/>
        </w:rPr>
        <w:t>, in which case the bandwidth part indicator is defined in Table 7.3.1.1.2-1;</w:t>
      </w:r>
    </w:p>
    <w:p w14:paraId="1FE1D077" w14:textId="77777777" w:rsidR="000B762C" w:rsidRPr="003235AF" w:rsidRDefault="000B762C" w:rsidP="000B762C">
      <w:pPr>
        <w:ind w:left="568" w:hanging="1"/>
        <w:rPr>
          <w:lang w:eastAsia="zh-CN"/>
        </w:rPr>
      </w:pPr>
      <w:r w:rsidRPr="003235AF">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35072944" w14:textId="77777777" w:rsidR="000B762C" w:rsidRPr="003235AF" w:rsidRDefault="000B762C" w:rsidP="000B762C">
      <w:pPr>
        <w:pStyle w:val="B1"/>
        <w:rPr>
          <w:lang w:eastAsia="zh-CN"/>
        </w:rPr>
      </w:pPr>
      <w:r w:rsidRPr="003235AF">
        <w:t>-</w:t>
      </w:r>
      <w:r w:rsidRPr="003235AF">
        <w:rPr>
          <w:lang w:eastAsia="zh-CN"/>
        </w:rPr>
        <w:tab/>
        <w:t>Frequency domain resource assignment</w:t>
      </w:r>
      <w:r w:rsidRPr="003235AF">
        <w:t xml:space="preserve"> -</w:t>
      </w:r>
      <w:r w:rsidRPr="003235AF">
        <w:rPr>
          <w:lang w:eastAsia="zh-CN"/>
        </w:rPr>
        <w:t xml:space="preserve"> 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3235AF">
        <w:rPr>
          <w:lang w:eastAsia="zh-CN"/>
        </w:rPr>
        <w:t xml:space="preserve"> is the size of the active UL bandwidth part:</w:t>
      </w:r>
    </w:p>
    <w:p w14:paraId="6EC6ECD8" w14:textId="77777777" w:rsidR="000B762C" w:rsidRPr="003235AF" w:rsidRDefault="000B762C" w:rsidP="000B762C">
      <w:pPr>
        <w:pStyle w:val="B2"/>
        <w:rPr>
          <w:i/>
        </w:rPr>
      </w:pPr>
      <w:r w:rsidRPr="003235AF">
        <w:t>-</w:t>
      </w:r>
      <w:r w:rsidRPr="003235AF">
        <w:rPr>
          <w:lang w:eastAsia="zh-CN"/>
        </w:rPr>
        <w:tab/>
        <w:t xml:space="preserve">block </w:t>
      </w:r>
      <w:r w:rsidRPr="003235AF">
        <w:t xml:space="preserve">number 1, </w:t>
      </w:r>
      <w:r w:rsidRPr="003235AF">
        <w:rPr>
          <w:lang w:eastAsia="zh-CN"/>
        </w:rPr>
        <w:t>block</w:t>
      </w:r>
      <w:r w:rsidRPr="003235AF">
        <w:t xml:space="preserve"> number 2,…, </w:t>
      </w:r>
      <w:r w:rsidRPr="003235AF">
        <w:rPr>
          <w:lang w:eastAsia="zh-CN"/>
        </w:rPr>
        <w:t>block</w:t>
      </w:r>
      <w:r w:rsidRPr="003235A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078FDD2" w14:textId="77777777" w:rsidR="000B762C" w:rsidRPr="003235AF" w:rsidRDefault="000B762C" w:rsidP="000B762C">
      <w:pPr>
        <w:ind w:left="568" w:hanging="1"/>
        <w:rPr>
          <w:lang w:eastAsia="zh-CN"/>
        </w:rPr>
      </w:pPr>
      <w:r w:rsidRPr="003235AF">
        <w:rPr>
          <w:lang w:eastAsia="zh-CN"/>
        </w:rPr>
        <w:t xml:space="preserve">If </w:t>
      </w:r>
      <w:r w:rsidRPr="003235AF">
        <w:rPr>
          <w:rFonts w:eastAsia="等线"/>
          <w:i/>
          <w:lang w:eastAsia="zh-CN"/>
        </w:rPr>
        <w:t>scheduledCellComboListDCI-0-3</w:t>
      </w:r>
      <w:r w:rsidRPr="003235AF">
        <w:rPr>
          <w:i/>
        </w:rPr>
        <w:t xml:space="preserve"> </w:t>
      </w:r>
      <w:r w:rsidRPr="003235AF">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 xml:space="preserve">is the number of scheduled cells indicated by Scheduled cells indicator field; </w:t>
      </w:r>
      <w:bookmarkStart w:id="2" w:name="OLE_LINK35"/>
      <w:r w:rsidRPr="003235AF">
        <w:rPr>
          <w:lang w:eastAsia="zh-CN"/>
        </w:rPr>
        <w:t xml:space="preserve">if </w:t>
      </w:r>
      <w:r w:rsidRPr="003235AF">
        <w:rPr>
          <w:rFonts w:eastAsia="等线"/>
          <w:i/>
          <w:lang w:eastAsia="zh-CN"/>
        </w:rPr>
        <w:t>scheduledCellComboListDCI-0-3</w:t>
      </w:r>
      <w:r w:rsidRPr="003235AF">
        <w:rPr>
          <w:i/>
        </w:rPr>
        <w:t xml:space="preserve"> </w:t>
      </w:r>
      <w:r w:rsidRPr="003235A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is the number of cells configured by higher layer parameter</w:t>
      </w:r>
      <w:r w:rsidRPr="003235AF">
        <w:rPr>
          <w:i/>
          <w:lang w:eastAsia="zh-CN"/>
        </w:rPr>
        <w:t xml:space="preserve"> </w:t>
      </w:r>
      <w:r w:rsidRPr="003235AF">
        <w:rPr>
          <w:rFonts w:eastAsia="等线"/>
          <w:i/>
          <w:lang w:eastAsia="zh-CN"/>
        </w:rPr>
        <w:t>scheduledCellComboListDCI-0-3</w:t>
      </w:r>
      <w:r w:rsidRPr="003235AF">
        <w:rPr>
          <w:lang w:eastAsia="zh-CN"/>
        </w:rPr>
        <w:t>;</w:t>
      </w:r>
      <w:bookmarkEnd w:id="2"/>
      <w:r w:rsidRPr="003235A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 xml:space="preserve">is the number of cells configured by higher layer parameter </w:t>
      </w:r>
      <w:r w:rsidRPr="003235AF">
        <w:rPr>
          <w:rFonts w:eastAsia="等线"/>
          <w:i/>
          <w:lang w:eastAsia="zh-CN"/>
        </w:rPr>
        <w:t>scheduledCellListDCI-0-3</w:t>
      </w:r>
      <w:r w:rsidRPr="003235AF">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CAE5C19" w14:textId="77777777" w:rsidR="000B762C" w:rsidRPr="003235AF" w:rsidRDefault="000B762C" w:rsidP="000B762C">
      <w:pPr>
        <w:pStyle w:val="B2"/>
        <w:rPr>
          <w:lang w:eastAsia="zh-CN"/>
        </w:rPr>
      </w:pPr>
      <w:r w:rsidRPr="003235AF">
        <w:rPr>
          <w:lang w:eastAsia="zh-CN"/>
        </w:rPr>
        <w:lastRenderedPageBreak/>
        <w:t>-</w:t>
      </w:r>
      <w:r w:rsidRPr="003235AF">
        <w:rPr>
          <w:lang w:eastAsia="zh-CN"/>
        </w:rPr>
        <w:tab/>
        <w:t xml:space="preserve">If higher layer parameter </w:t>
      </w:r>
      <w:r w:rsidRPr="003235AF">
        <w:rPr>
          <w:i/>
          <w:lang w:eastAsia="ja-JP"/>
        </w:rPr>
        <w:t>useInterlacePUCCH-PUSCH</w:t>
      </w:r>
      <w:r w:rsidRPr="003235AF">
        <w:rPr>
          <w:iCs/>
          <w:lang w:eastAsia="ja-JP"/>
        </w:rPr>
        <w:t xml:space="preserve"> in </w:t>
      </w:r>
      <w:r w:rsidRPr="003235AF">
        <w:rPr>
          <w:i/>
          <w:lang w:eastAsia="ja-JP"/>
        </w:rPr>
        <w:t>BWP-UplinkDedicated</w:t>
      </w:r>
      <w:r w:rsidRPr="003235AF">
        <w:rPr>
          <w:i/>
          <w:lang w:eastAsia="zh-CN"/>
        </w:rPr>
        <w:t xml:space="preserve"> </w:t>
      </w:r>
      <w:r w:rsidRPr="003235AF">
        <w:rPr>
          <w:lang w:eastAsia="zh-CN"/>
        </w:rPr>
        <w:t>is not configured</w:t>
      </w:r>
    </w:p>
    <w:p w14:paraId="680FF9C1" w14:textId="77777777" w:rsidR="000B762C" w:rsidRPr="003235AF" w:rsidRDefault="000B762C" w:rsidP="000B762C">
      <w:pPr>
        <w:pStyle w:val="B3"/>
        <w:rPr>
          <w:lang w:eastAsia="zh-CN"/>
        </w:rPr>
      </w:pPr>
      <w:r w:rsidRPr="003235AF">
        <w:rPr>
          <w:lang w:eastAsia="zh-CN"/>
        </w:rPr>
        <w:t>-</w:t>
      </w:r>
      <w:r w:rsidRPr="003235AF">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rPr>
          <w:lang w:eastAsia="zh-CN"/>
        </w:rPr>
        <w:t xml:space="preserve"> is defined in Clause 6.1.2.2.1 of [6, TS 38.214]</w:t>
      </w:r>
    </w:p>
    <w:p w14:paraId="47ED56AD" w14:textId="77777777" w:rsidR="000B762C" w:rsidRPr="003235AF" w:rsidRDefault="000B762C" w:rsidP="000B762C">
      <w:pPr>
        <w:pStyle w:val="B3"/>
        <w:rPr>
          <w:lang w:eastAsia="zh-CN"/>
        </w:rPr>
      </w:pPr>
      <w:r w:rsidRPr="003235AF">
        <w:rPr>
          <w:lang w:eastAsia="zh-CN"/>
        </w:rPr>
        <w:t>-</w:t>
      </w:r>
      <w:r w:rsidRPr="003235AF">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3235AF">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235AF">
        <w:rPr>
          <w:lang w:eastAsia="zh-CN"/>
        </w:rPr>
        <w:t xml:space="preserve"> bits if </w:t>
      </w:r>
      <w:r w:rsidRPr="003235AF">
        <w:rPr>
          <w:i/>
        </w:rPr>
        <w:t>resourceAllocationDCI-0-3</w:t>
      </w:r>
      <w:r w:rsidRPr="003235AF">
        <w:rPr>
          <w:lang w:eastAsia="zh-CN"/>
        </w:rPr>
        <w:t xml:space="preserve"> is configured as '</w:t>
      </w:r>
      <w:r w:rsidRPr="003235AF">
        <w:rPr>
          <w:i/>
          <w:lang w:eastAsia="zh-CN"/>
        </w:rPr>
        <w:t>dynamicSwitch'</w:t>
      </w:r>
      <w:r w:rsidRPr="003235A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3235A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3235AF">
        <w:rPr>
          <w:lang w:eastAsia="zh-CN"/>
        </w:rPr>
        <w:t xml:space="preserve"> </w:t>
      </w:r>
      <w:r w:rsidRPr="003235AF">
        <w:t xml:space="preserve">is </w:t>
      </w:r>
      <w:r w:rsidRPr="003235AF">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3235AF">
        <w:rPr>
          <w:lang w:eastAsia="zh-CN"/>
        </w:rPr>
        <w:t xml:space="preserve"> is defined as in clause 4.4.4.4 of [4, TS 38.211] and </w:t>
      </w:r>
      <m:oMath>
        <m:r>
          <w:rPr>
            <w:rFonts w:ascii="Cambria Math" w:hAnsi="Cambria Math"/>
            <w:lang w:eastAsia="zh-CN"/>
          </w:rPr>
          <m:t>K1</m:t>
        </m:r>
      </m:oMath>
      <w:r w:rsidRPr="003235AF">
        <w:rPr>
          <w:lang w:eastAsia="zh-CN"/>
        </w:rPr>
        <w:t xml:space="preserve"> is given by higher layer parameter </w:t>
      </w:r>
      <w:r w:rsidRPr="003235AF">
        <w:rPr>
          <w:i/>
        </w:rPr>
        <w:t>resourceAllocationType1GranularityDCI-0-3</w:t>
      </w:r>
      <w:r w:rsidRPr="003235AF">
        <w:rPr>
          <w:i/>
          <w:lang w:eastAsia="zh-CN"/>
        </w:rPr>
        <w:t xml:space="preserve">. </w:t>
      </w:r>
      <w:r w:rsidRPr="003235AF">
        <w:rPr>
          <w:lang w:eastAsia="zh-CN"/>
        </w:rPr>
        <w:t xml:space="preserve">If the higher layer parameter </w:t>
      </w:r>
      <w:r w:rsidRPr="003235AF">
        <w:rPr>
          <w:i/>
        </w:rPr>
        <w:t>resourceAllocationType1GranularityDCI-0-3</w:t>
      </w:r>
      <w:r w:rsidRPr="003235AF">
        <w:rPr>
          <w:lang w:eastAsia="zh-CN"/>
        </w:rPr>
        <w:t xml:space="preserve"> is not configured, </w:t>
      </w:r>
      <m:oMath>
        <m:r>
          <w:rPr>
            <w:rFonts w:ascii="Cambria Math" w:hAnsi="Cambria Math"/>
            <w:lang w:eastAsia="zh-CN"/>
          </w:rPr>
          <m:t>K1</m:t>
        </m:r>
      </m:oMath>
      <w:r w:rsidRPr="003235AF">
        <w:rPr>
          <w:lang w:eastAsia="zh-CN"/>
        </w:rPr>
        <w:t xml:space="preserve"> is equal to 1.</w:t>
      </w:r>
    </w:p>
    <w:p w14:paraId="77230475" w14:textId="77777777" w:rsidR="000B762C" w:rsidRPr="003235AF" w:rsidRDefault="000B762C" w:rsidP="000B762C">
      <w:pPr>
        <w:pStyle w:val="B3"/>
      </w:pPr>
      <w:r w:rsidRPr="003235AF">
        <w:t>-</w:t>
      </w:r>
      <w:r w:rsidRPr="003235AF">
        <w:tab/>
      </w:r>
      <w:r w:rsidRPr="003235AF">
        <w:rPr>
          <w:lang w:eastAsia="zh-CN"/>
        </w:rPr>
        <w:t xml:space="preserve">If </w:t>
      </w:r>
      <w:r w:rsidRPr="003235AF">
        <w:rPr>
          <w:i/>
        </w:rPr>
        <w:t>resourceAllocationDCI-0-3</w:t>
      </w:r>
      <w:r w:rsidRPr="003235AF">
        <w:rPr>
          <w:lang w:eastAsia="zh-CN"/>
        </w:rPr>
        <w:t xml:space="preserve"> is configured as '</w:t>
      </w:r>
      <w:r w:rsidRPr="003235AF">
        <w:rPr>
          <w:i/>
          <w:lang w:eastAsia="zh-CN"/>
        </w:rPr>
        <w:t>dynamicSwitch'</w:t>
      </w:r>
      <w:r w:rsidRPr="003235AF">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156F0600" w14:textId="77777777" w:rsidR="000B762C" w:rsidRPr="003235AF" w:rsidRDefault="000B762C" w:rsidP="000B762C">
      <w:pPr>
        <w:pStyle w:val="B3"/>
        <w:rPr>
          <w:lang w:eastAsia="zh-CN"/>
        </w:rPr>
      </w:pPr>
      <w:r w:rsidRPr="003235AF">
        <w:rPr>
          <w:lang w:eastAsia="zh-CN"/>
        </w:rPr>
        <w:t>-</w:t>
      </w:r>
      <w:r w:rsidRPr="003235AF">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t xml:space="preserve"> </w:t>
      </w:r>
      <w:r w:rsidRPr="003235AF">
        <w:rPr>
          <w:lang w:eastAsia="zh-CN"/>
        </w:rPr>
        <w:t>LSBs provide the resource allocation as defined in Clause 6.1.2.2.1 of [6, TS 38.214].</w:t>
      </w:r>
    </w:p>
    <w:p w14:paraId="5F45ED76" w14:textId="77777777" w:rsidR="000B762C" w:rsidRPr="003235AF" w:rsidRDefault="000B762C" w:rsidP="000B762C">
      <w:pPr>
        <w:pStyle w:val="B3"/>
        <w:rPr>
          <w:lang w:eastAsia="zh-CN"/>
        </w:rPr>
      </w:pPr>
      <w:r w:rsidRPr="003235AF">
        <w:rPr>
          <w:lang w:eastAsia="zh-CN"/>
        </w:rPr>
        <w:t>-</w:t>
      </w:r>
      <w:r w:rsidRPr="003235AF">
        <w:rPr>
          <w:lang w:eastAsia="zh-CN"/>
        </w:rPr>
        <w:tab/>
        <w:t>For r</w:t>
      </w:r>
      <w:r w:rsidRPr="003235AF">
        <w:t>esource allocation type 1</w:t>
      </w:r>
      <w:r w:rsidRPr="003235AF">
        <w:rPr>
          <w:lang w:eastAsia="zh-CN"/>
        </w:rPr>
        <w:t>, t</w:t>
      </w:r>
      <w:r w:rsidRPr="003235A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235AF">
        <w:rPr>
          <w:lang w:eastAsia="zh-CN"/>
        </w:rPr>
        <w:t xml:space="preserve"> </w:t>
      </w:r>
      <w:r w:rsidRPr="003235AF">
        <w:t>LSBs provide the resource allocation</w:t>
      </w:r>
      <w:r w:rsidRPr="003235AF">
        <w:rPr>
          <w:lang w:eastAsia="zh-CN"/>
        </w:rPr>
        <w:t xml:space="preserve"> as follows:</w:t>
      </w:r>
    </w:p>
    <w:p w14:paraId="18B3C24E" w14:textId="77777777" w:rsidR="000B762C" w:rsidRPr="003235AF" w:rsidRDefault="000B762C" w:rsidP="000B762C">
      <w:pPr>
        <w:pStyle w:val="B4"/>
        <w:rPr>
          <w:lang w:eastAsia="zh-CN"/>
        </w:rPr>
      </w:pPr>
      <w:r w:rsidRPr="003235AF">
        <w:rPr>
          <w:lang w:eastAsia="zh-CN"/>
        </w:rPr>
        <w:t>-</w:t>
      </w:r>
      <w:r w:rsidRPr="003235AF">
        <w:rPr>
          <w:lang w:eastAsia="zh-CN"/>
        </w:rPr>
        <w:tab/>
        <w:t>For PUSCH hopping with resource allocation type 1:</w:t>
      </w:r>
    </w:p>
    <w:p w14:paraId="4331D62B" w14:textId="77777777" w:rsidR="000B762C" w:rsidRPr="003235AF" w:rsidRDefault="000B762C" w:rsidP="000B762C">
      <w:pPr>
        <w:pStyle w:val="B5"/>
        <w:rPr>
          <w:lang w:eastAsia="zh-CN"/>
        </w:rPr>
      </w:pPr>
      <w:r w:rsidRPr="003235AF">
        <w:rPr>
          <w:lang w:eastAsia="zh-CN"/>
        </w:rPr>
        <w:t>-</w:t>
      </w:r>
      <w:r w:rsidRPr="003235AF">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235AF">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3235AF">
        <w:rPr>
          <w:lang w:eastAsia="zh-CN"/>
        </w:rPr>
        <w:t xml:space="preserve"> if the higher layer parameter </w:t>
      </w:r>
      <w:r w:rsidRPr="003235AF">
        <w:rPr>
          <w:i/>
        </w:rPr>
        <w:t>frequencyHoppingOffsetLists</w:t>
      </w:r>
      <w:r w:rsidRPr="003235AF">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3235AF">
        <w:rPr>
          <w:lang w:eastAsia="zh-CN"/>
        </w:rPr>
        <w:t xml:space="preserve">if the higher layer parameter </w:t>
      </w:r>
      <w:r w:rsidRPr="003235AF">
        <w:rPr>
          <w:i/>
        </w:rPr>
        <w:t>frequencyHoppingOffsetLists</w:t>
      </w:r>
      <w:r w:rsidRPr="003235AF">
        <w:rPr>
          <w:lang w:eastAsia="zh-CN"/>
        </w:rPr>
        <w:t xml:space="preserve"> contains four offset values</w:t>
      </w:r>
    </w:p>
    <w:p w14:paraId="69F2136C" w14:textId="77777777" w:rsidR="000B762C" w:rsidRPr="003235AF" w:rsidRDefault="000B762C" w:rsidP="000B762C">
      <w:pPr>
        <w:pStyle w:val="B5"/>
        <w:rPr>
          <w:lang w:eastAsia="zh-CN"/>
        </w:rPr>
      </w:pPr>
      <w:r w:rsidRPr="003235AF">
        <w:rPr>
          <w:lang w:eastAsia="zh-CN"/>
        </w:rPr>
        <w:t>-</w:t>
      </w:r>
      <w:r w:rsidRPr="003235AF">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235AF">
        <w:rPr>
          <w:sz w:val="18"/>
          <w:szCs w:val="18"/>
          <w:lang w:eastAsia="zh-CN"/>
        </w:rPr>
        <w:t xml:space="preserve"> </w:t>
      </w:r>
      <w:r w:rsidRPr="003235AF">
        <w:rPr>
          <w:lang w:eastAsia="zh-CN"/>
        </w:rPr>
        <w:t>bits provide the frequency domain resource allocation according to Clause 6.1.2.2.2 of [6, TS 38.214]</w:t>
      </w:r>
    </w:p>
    <w:p w14:paraId="06E01458" w14:textId="77777777" w:rsidR="000B762C" w:rsidRPr="003235AF" w:rsidRDefault="000B762C" w:rsidP="000B762C">
      <w:pPr>
        <w:pStyle w:val="B4"/>
        <w:rPr>
          <w:lang w:eastAsia="zh-CN"/>
        </w:rPr>
      </w:pPr>
      <w:r w:rsidRPr="003235AF">
        <w:rPr>
          <w:lang w:eastAsia="zh-CN"/>
        </w:rPr>
        <w:t>-</w:t>
      </w:r>
      <w:r w:rsidRPr="003235AF">
        <w:rPr>
          <w:lang w:eastAsia="zh-CN"/>
        </w:rPr>
        <w:tab/>
        <w:t>For non-PUSCH hopping with resource allocation type 1:</w:t>
      </w:r>
    </w:p>
    <w:p w14:paraId="5D791BFB" w14:textId="77777777" w:rsidR="000B762C" w:rsidRPr="003235AF" w:rsidRDefault="000B762C" w:rsidP="000B762C">
      <w:pPr>
        <w:pStyle w:val="B5"/>
        <w:rPr>
          <w:lang w:eastAsia="zh-CN"/>
        </w:rPr>
      </w:pPr>
      <w:r w:rsidRPr="003235AF">
        <w:rPr>
          <w:lang w:eastAsia="zh-CN"/>
        </w:rPr>
        <w:t>-</w:t>
      </w:r>
      <w:r w:rsidRPr="003235AF">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235AF">
        <w:rPr>
          <w:sz w:val="18"/>
          <w:szCs w:val="18"/>
          <w:lang w:eastAsia="zh-CN"/>
        </w:rPr>
        <w:t xml:space="preserve"> </w:t>
      </w:r>
      <w:r w:rsidRPr="003235AF">
        <w:rPr>
          <w:lang w:eastAsia="zh-CN"/>
        </w:rPr>
        <w:t>bits provide the frequency domain resource allocation according to Clause 6.1.2.2.2 of [6, TS 38.214]</w:t>
      </w:r>
    </w:p>
    <w:p w14:paraId="0A3345E0" w14:textId="77777777" w:rsidR="000B762C" w:rsidRPr="003235AF" w:rsidRDefault="000B762C" w:rsidP="000B762C">
      <w:pPr>
        <w:ind w:left="851"/>
        <w:rPr>
          <w:lang w:eastAsia="zh-CN"/>
        </w:rPr>
      </w:pPr>
      <w:r w:rsidRPr="003235AF">
        <w:rPr>
          <w:lang w:eastAsia="zh-CN"/>
        </w:rPr>
        <w:t xml:space="preserve">If "Bandwidth part indicator" field indicates a bandwidth part other than the active bandwidth part and if </w:t>
      </w:r>
      <w:r w:rsidRPr="003235AF">
        <w:rPr>
          <w:i/>
        </w:rPr>
        <w:t>resourceAllocationDCI-0-3</w:t>
      </w:r>
      <w:r w:rsidRPr="003235AF">
        <w:rPr>
          <w:lang w:eastAsia="zh-CN"/>
        </w:rPr>
        <w:t xml:space="preserve"> is configured as '</w:t>
      </w:r>
      <w:r w:rsidRPr="003235AF">
        <w:rPr>
          <w:i/>
          <w:lang w:eastAsia="zh-CN"/>
        </w:rPr>
        <w:t>dynamicSwitch'</w:t>
      </w:r>
      <w:r w:rsidRPr="003235AF">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6C0C661C" w14:textId="77777777" w:rsidR="000B762C" w:rsidRPr="003235AF" w:rsidRDefault="000B762C" w:rsidP="000B762C">
      <w:pPr>
        <w:pStyle w:val="B2"/>
        <w:rPr>
          <w:lang w:eastAsia="zh-CN"/>
        </w:rPr>
      </w:pPr>
      <w:r w:rsidRPr="003235AF">
        <w:rPr>
          <w:lang w:eastAsia="zh-CN"/>
        </w:rPr>
        <w:t>-</w:t>
      </w:r>
      <w:r w:rsidRPr="003235AF">
        <w:rPr>
          <w:lang w:eastAsia="zh-CN"/>
        </w:rPr>
        <w:tab/>
        <w:t xml:space="preserve">If the higher layer parameter </w:t>
      </w:r>
      <w:r w:rsidRPr="003235AF">
        <w:rPr>
          <w:i/>
          <w:lang w:eastAsia="ja-JP"/>
        </w:rPr>
        <w:t>useInterlacePUCCH-PUSCH</w:t>
      </w:r>
      <w:r w:rsidRPr="003235AF">
        <w:rPr>
          <w:iCs/>
          <w:lang w:eastAsia="ja-JP"/>
        </w:rPr>
        <w:t xml:space="preserve"> in </w:t>
      </w:r>
      <w:r w:rsidRPr="003235AF">
        <w:rPr>
          <w:i/>
          <w:lang w:eastAsia="ja-JP"/>
        </w:rPr>
        <w:t>BWP-UplinkDedicated</w:t>
      </w:r>
      <w:r w:rsidRPr="003235AF">
        <w:rPr>
          <w:i/>
        </w:rPr>
        <w:t xml:space="preserve"> </w:t>
      </w:r>
      <w:r w:rsidRPr="003235AF">
        <w:rPr>
          <w:lang w:eastAsia="zh-CN"/>
        </w:rPr>
        <w:t xml:space="preserve">is configured </w:t>
      </w:r>
    </w:p>
    <w:p w14:paraId="32B621CE" w14:textId="77777777" w:rsidR="000B762C" w:rsidRPr="003235AF" w:rsidRDefault="000B762C" w:rsidP="000B762C">
      <w:pPr>
        <w:pStyle w:val="B3"/>
        <w:rPr>
          <w:lang w:eastAsia="zh-CN"/>
        </w:rPr>
      </w:pPr>
      <w:r w:rsidRPr="003235AF">
        <w:rPr>
          <w:lang w:eastAsia="zh-CN"/>
        </w:rPr>
        <w:t>-</w:t>
      </w:r>
      <w:r w:rsidRPr="003235AF">
        <w:rPr>
          <w:lang w:eastAsia="zh-CN"/>
        </w:rPr>
        <w:tab/>
        <w:t xml:space="preserve">5 + Y bits provide the frequency domain resource allocation according to Clause 6.1.2.2.3 of [6, TS 38.214] if the subcarrier spacing for the active UL bandwidth part is 30 kHz. </w:t>
      </w:r>
      <w:r w:rsidRPr="003235AF">
        <w:t>The 5 MSBs provide the interlace allocation and the Y LSBs provide the RB set allocation.</w:t>
      </w:r>
    </w:p>
    <w:p w14:paraId="103BA964" w14:textId="77777777" w:rsidR="000B762C" w:rsidRPr="003235AF" w:rsidRDefault="000B762C" w:rsidP="000B762C">
      <w:pPr>
        <w:pStyle w:val="B3"/>
        <w:rPr>
          <w:lang w:eastAsia="zh-CN"/>
        </w:rPr>
      </w:pPr>
      <w:r w:rsidRPr="003235AF">
        <w:rPr>
          <w:lang w:eastAsia="zh-CN"/>
        </w:rPr>
        <w:t>-</w:t>
      </w:r>
      <w:r w:rsidRPr="003235AF">
        <w:rPr>
          <w:lang w:eastAsia="zh-CN"/>
        </w:rPr>
        <w:tab/>
        <w:t xml:space="preserve">6 + Y bits provide the frequency domain resource allocation according to Clause 6.1.2.2.3 of [6, TS 38.214] if the subcarrier spacing for the active UL bandwidth part is 15 kHz. </w:t>
      </w:r>
      <w:r w:rsidRPr="003235AF">
        <w:t>The 6 MSBs provide the interlace allocation and the Y LSBs provide the RB set allocation.</w:t>
      </w:r>
    </w:p>
    <w:p w14:paraId="5BDE14BA" w14:textId="77777777" w:rsidR="000B762C" w:rsidRPr="003235AF" w:rsidRDefault="000B762C" w:rsidP="000B762C">
      <w:pPr>
        <w:ind w:left="851"/>
        <w:rPr>
          <w:lang w:eastAsia="zh-CN"/>
        </w:rPr>
      </w:pPr>
      <w:r w:rsidRPr="003235AF">
        <w:rPr>
          <w:lang w:eastAsia="zh-CN"/>
        </w:rPr>
        <w:t>T</w:t>
      </w:r>
      <w:r w:rsidRPr="003235AF">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235A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235AF">
        <w:rPr>
          <w:lang w:eastAsia="zh-CN"/>
        </w:rPr>
        <w:t xml:space="preserve"> </w:t>
      </w:r>
      <w:r w:rsidRPr="003235AF">
        <w:t xml:space="preserve"> is the number of RB sets contained in the active UL BWP as defined in clause 7 of [</w:t>
      </w:r>
      <w:r w:rsidRPr="003235AF">
        <w:rPr>
          <w:lang w:eastAsia="ja-JP"/>
        </w:rPr>
        <w:t>6, TS38.214</w:t>
      </w:r>
      <w:r w:rsidRPr="003235AF">
        <w:t>].</w:t>
      </w:r>
    </w:p>
    <w:p w14:paraId="71CE14A2" w14:textId="77777777" w:rsidR="000B762C" w:rsidRPr="003235AF" w:rsidRDefault="000B762C" w:rsidP="000B762C">
      <w:pPr>
        <w:ind w:left="567"/>
        <w:rPr>
          <w:lang w:eastAsia="zh-CN"/>
        </w:rPr>
      </w:pPr>
      <w:r w:rsidRPr="003235AF">
        <w:rPr>
          <w:lang w:eastAsia="zh-CN"/>
        </w:rPr>
        <w:t xml:space="preserve">If the higher layer parameter </w:t>
      </w:r>
      <w:r w:rsidRPr="003235AF">
        <w:rPr>
          <w:rFonts w:eastAsia="等线"/>
          <w:i/>
          <w:lang w:eastAsia="zh-CN"/>
        </w:rPr>
        <w:t>scheduledCellComboListDCI-0-3</w:t>
      </w:r>
      <w:r w:rsidRPr="003235AF">
        <w:rPr>
          <w:i/>
        </w:rPr>
        <w:t xml:space="preserve"> </w:t>
      </w:r>
      <w:r w:rsidRPr="003235AF">
        <w:rPr>
          <w:lang w:eastAsia="zh-CN"/>
        </w:rPr>
        <w:t>for the scheduled cell set is not configured, each block is also used to indicate whether the corresponding cell is scheduled or not as follows:</w:t>
      </w:r>
    </w:p>
    <w:p w14:paraId="09FA8EBB" w14:textId="77777777" w:rsidR="000B762C" w:rsidRPr="003235AF" w:rsidRDefault="000B762C" w:rsidP="000B762C">
      <w:pPr>
        <w:pStyle w:val="B3"/>
        <w:rPr>
          <w:lang w:eastAsia="zh-CN"/>
        </w:rPr>
      </w:pPr>
      <w:r w:rsidRPr="003235AF">
        <w:rPr>
          <w:lang w:eastAsia="zh-CN"/>
        </w:rPr>
        <w:t>-</w:t>
      </w:r>
      <w:r w:rsidRPr="003235AF">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3235AF">
        <w:lastRenderedPageBreak/>
        <w:t>μ=1, or set</w:t>
      </w:r>
      <w:r w:rsidRPr="003235AF">
        <w:rPr>
          <w:lang w:eastAsia="zh-CN"/>
        </w:rPr>
        <w:t xml:space="preserve"> to 1 for resource allocation type 2 with </w:t>
      </w:r>
      <w:r w:rsidRPr="003235AF">
        <w:t xml:space="preserve">μ=0, </w:t>
      </w:r>
      <w:r w:rsidRPr="003235AF">
        <w:rPr>
          <w:lang w:eastAsia="zh-CN"/>
        </w:rPr>
        <w:t xml:space="preserve">the cell corresponding to the block is not scheduled; </w:t>
      </w:r>
    </w:p>
    <w:p w14:paraId="6C42436B" w14:textId="77777777" w:rsidR="000B762C" w:rsidRPr="003235AF" w:rsidRDefault="000B762C" w:rsidP="000B762C">
      <w:pPr>
        <w:pStyle w:val="B3"/>
      </w:pPr>
      <w:r w:rsidRPr="003235AF">
        <w:rPr>
          <w:lang w:eastAsia="zh-CN"/>
        </w:rPr>
        <w:t>-</w:t>
      </w:r>
      <w:r w:rsidRPr="003235AF">
        <w:rPr>
          <w:lang w:eastAsia="zh-CN"/>
        </w:rPr>
        <w:tab/>
        <w:t>otherwise, the cell corresponding to the block is scheduled.</w:t>
      </w:r>
    </w:p>
    <w:p w14:paraId="45215582" w14:textId="77777777" w:rsidR="000B762C" w:rsidRPr="003235AF" w:rsidRDefault="000B762C" w:rsidP="000B762C">
      <w:pPr>
        <w:pStyle w:val="H6"/>
      </w:pPr>
      <w:r w:rsidRPr="003235AF">
        <w:t>7.1.1.3.26.1.3</w:t>
      </w:r>
      <w:r w:rsidRPr="003235AF">
        <w:tab/>
        <w:t>Test description</w:t>
      </w:r>
    </w:p>
    <w:p w14:paraId="2ADA3CF6" w14:textId="77777777" w:rsidR="000B762C" w:rsidRPr="003235AF" w:rsidRDefault="000B762C" w:rsidP="000B762C">
      <w:pPr>
        <w:pStyle w:val="H6"/>
        <w:rPr>
          <w:lang w:eastAsia="zh-CN"/>
        </w:rPr>
      </w:pPr>
      <w:r w:rsidRPr="003235AF">
        <w:t>7.1.1.3.26.1.3.1</w:t>
      </w:r>
      <w:r w:rsidRPr="003235AF">
        <w:tab/>
        <w:t>Pre-test conditions</w:t>
      </w:r>
    </w:p>
    <w:p w14:paraId="11616FF4" w14:textId="77777777" w:rsidR="000B762C" w:rsidRPr="003235AF" w:rsidRDefault="000B762C" w:rsidP="000B762C">
      <w:pPr>
        <w:rPr>
          <w:lang w:eastAsia="zh-CN"/>
        </w:rPr>
      </w:pPr>
      <w:r w:rsidRPr="003235AF">
        <w:t>Same Pre-test conditions as in clause 7.1.1.0 except that Test loop function (</w:t>
      </w:r>
      <w:r w:rsidRPr="003235AF">
        <w:rPr>
          <w:i/>
          <w:iCs/>
        </w:rPr>
        <w:t>On</w:t>
      </w:r>
      <w:r w:rsidRPr="003235AF">
        <w:t xml:space="preserve">) System information combination NR-4 and in addition </w:t>
      </w:r>
      <w:r w:rsidRPr="003235AF">
        <w:rPr>
          <w:lang w:eastAsia="sv-SE"/>
        </w:rPr>
        <w:t>NR Cell 3 is configured as NR Active Scell</w:t>
      </w:r>
      <w:r w:rsidRPr="003235AF">
        <w:t>.</w:t>
      </w:r>
    </w:p>
    <w:p w14:paraId="62109B29" w14:textId="77777777" w:rsidR="000B762C" w:rsidRPr="003235AF" w:rsidRDefault="000B762C" w:rsidP="000B762C">
      <w:pPr>
        <w:pStyle w:val="H6"/>
      </w:pPr>
      <w:r w:rsidRPr="003235AF">
        <w:lastRenderedPageBreak/>
        <w:t>7.1.1.3.26.1.3.2</w:t>
      </w:r>
      <w:r w:rsidRPr="003235AF">
        <w:tab/>
        <w:t>Test procedure sequence</w:t>
      </w:r>
    </w:p>
    <w:p w14:paraId="321D6496" w14:textId="77777777" w:rsidR="000B762C" w:rsidRPr="003235AF" w:rsidRDefault="000B762C" w:rsidP="000B762C">
      <w:pPr>
        <w:pStyle w:val="TH"/>
      </w:pPr>
      <w:r w:rsidRPr="003235AF">
        <w:t>Table 7.1.1.3.26.1.3.2-1: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B762C" w:rsidRPr="003235AF" w14:paraId="363D4ECA" w14:textId="77777777" w:rsidTr="0058515E">
        <w:tc>
          <w:tcPr>
            <w:tcW w:w="534" w:type="dxa"/>
            <w:tcBorders>
              <w:bottom w:val="nil"/>
            </w:tcBorders>
            <w:shd w:val="clear" w:color="auto" w:fill="auto"/>
          </w:tcPr>
          <w:p w14:paraId="2CA8AF87" w14:textId="77777777" w:rsidR="000B762C" w:rsidRPr="003235AF" w:rsidRDefault="000B762C" w:rsidP="0058515E">
            <w:pPr>
              <w:pStyle w:val="TAH"/>
            </w:pPr>
            <w:r w:rsidRPr="003235AF">
              <w:lastRenderedPageBreak/>
              <w:t>St</w:t>
            </w:r>
          </w:p>
        </w:tc>
        <w:tc>
          <w:tcPr>
            <w:tcW w:w="3968" w:type="dxa"/>
            <w:shd w:val="clear" w:color="auto" w:fill="auto"/>
          </w:tcPr>
          <w:p w14:paraId="5E628A22" w14:textId="77777777" w:rsidR="000B762C" w:rsidRPr="003235AF" w:rsidRDefault="000B762C" w:rsidP="0058515E">
            <w:pPr>
              <w:pStyle w:val="TAH"/>
            </w:pPr>
            <w:r w:rsidRPr="003235AF">
              <w:t>Procedure</w:t>
            </w:r>
          </w:p>
        </w:tc>
        <w:tc>
          <w:tcPr>
            <w:tcW w:w="3684" w:type="dxa"/>
            <w:gridSpan w:val="2"/>
            <w:shd w:val="clear" w:color="auto" w:fill="auto"/>
          </w:tcPr>
          <w:p w14:paraId="055A2E1F" w14:textId="77777777" w:rsidR="000B762C" w:rsidRPr="003235AF" w:rsidRDefault="000B762C" w:rsidP="0058515E">
            <w:pPr>
              <w:pStyle w:val="TAH"/>
            </w:pPr>
            <w:r w:rsidRPr="003235AF">
              <w:t>Message Sequence</w:t>
            </w:r>
          </w:p>
        </w:tc>
        <w:tc>
          <w:tcPr>
            <w:tcW w:w="567" w:type="dxa"/>
            <w:tcBorders>
              <w:bottom w:val="nil"/>
            </w:tcBorders>
            <w:shd w:val="clear" w:color="auto" w:fill="auto"/>
          </w:tcPr>
          <w:p w14:paraId="6FA800B9" w14:textId="77777777" w:rsidR="000B762C" w:rsidRPr="003235AF" w:rsidRDefault="000B762C" w:rsidP="0058515E">
            <w:pPr>
              <w:pStyle w:val="TAH"/>
            </w:pPr>
            <w:r w:rsidRPr="003235AF">
              <w:t>TP</w:t>
            </w:r>
          </w:p>
        </w:tc>
        <w:tc>
          <w:tcPr>
            <w:tcW w:w="850" w:type="dxa"/>
            <w:tcBorders>
              <w:bottom w:val="nil"/>
            </w:tcBorders>
            <w:shd w:val="clear" w:color="auto" w:fill="auto"/>
          </w:tcPr>
          <w:p w14:paraId="1B30B285" w14:textId="77777777" w:rsidR="000B762C" w:rsidRPr="003235AF" w:rsidRDefault="000B762C" w:rsidP="0058515E">
            <w:pPr>
              <w:pStyle w:val="TAH"/>
            </w:pPr>
            <w:r w:rsidRPr="003235AF">
              <w:t>Verdict</w:t>
            </w:r>
          </w:p>
        </w:tc>
      </w:tr>
      <w:tr w:rsidR="000B762C" w:rsidRPr="003235AF" w14:paraId="5A4E25FC" w14:textId="77777777" w:rsidTr="0058515E">
        <w:tc>
          <w:tcPr>
            <w:tcW w:w="534" w:type="dxa"/>
            <w:tcBorders>
              <w:top w:val="nil"/>
            </w:tcBorders>
            <w:shd w:val="clear" w:color="auto" w:fill="auto"/>
          </w:tcPr>
          <w:p w14:paraId="6904773E" w14:textId="77777777" w:rsidR="000B762C" w:rsidRPr="003235AF" w:rsidRDefault="000B762C" w:rsidP="0058515E">
            <w:pPr>
              <w:pStyle w:val="TAH"/>
            </w:pPr>
          </w:p>
        </w:tc>
        <w:tc>
          <w:tcPr>
            <w:tcW w:w="3968" w:type="dxa"/>
            <w:shd w:val="clear" w:color="auto" w:fill="auto"/>
          </w:tcPr>
          <w:p w14:paraId="6B5F79E2" w14:textId="77777777" w:rsidR="000B762C" w:rsidRPr="003235AF" w:rsidRDefault="000B762C" w:rsidP="0058515E">
            <w:pPr>
              <w:pStyle w:val="TAH"/>
            </w:pPr>
          </w:p>
        </w:tc>
        <w:tc>
          <w:tcPr>
            <w:tcW w:w="708" w:type="dxa"/>
            <w:shd w:val="clear" w:color="auto" w:fill="auto"/>
          </w:tcPr>
          <w:p w14:paraId="48D3D6AD" w14:textId="77777777" w:rsidR="000B762C" w:rsidRPr="003235AF" w:rsidRDefault="000B762C" w:rsidP="0058515E">
            <w:pPr>
              <w:pStyle w:val="TAH"/>
            </w:pPr>
            <w:r w:rsidRPr="003235AF">
              <w:t>U - S</w:t>
            </w:r>
          </w:p>
        </w:tc>
        <w:tc>
          <w:tcPr>
            <w:tcW w:w="2976" w:type="dxa"/>
            <w:shd w:val="clear" w:color="auto" w:fill="auto"/>
          </w:tcPr>
          <w:p w14:paraId="01DF8331" w14:textId="77777777" w:rsidR="000B762C" w:rsidRPr="003235AF" w:rsidRDefault="000B762C" w:rsidP="0058515E">
            <w:pPr>
              <w:pStyle w:val="TAH"/>
            </w:pPr>
            <w:r w:rsidRPr="003235AF">
              <w:t>Message</w:t>
            </w:r>
          </w:p>
        </w:tc>
        <w:tc>
          <w:tcPr>
            <w:tcW w:w="567" w:type="dxa"/>
            <w:tcBorders>
              <w:top w:val="nil"/>
            </w:tcBorders>
            <w:shd w:val="clear" w:color="auto" w:fill="auto"/>
          </w:tcPr>
          <w:p w14:paraId="76B8A831" w14:textId="77777777" w:rsidR="000B762C" w:rsidRPr="003235AF" w:rsidRDefault="000B762C" w:rsidP="0058515E">
            <w:pPr>
              <w:pStyle w:val="TAH"/>
            </w:pPr>
          </w:p>
        </w:tc>
        <w:tc>
          <w:tcPr>
            <w:tcW w:w="850" w:type="dxa"/>
            <w:tcBorders>
              <w:top w:val="nil"/>
            </w:tcBorders>
            <w:shd w:val="clear" w:color="auto" w:fill="auto"/>
          </w:tcPr>
          <w:p w14:paraId="25196541" w14:textId="77777777" w:rsidR="000B762C" w:rsidRPr="003235AF" w:rsidRDefault="000B762C" w:rsidP="0058515E">
            <w:pPr>
              <w:pStyle w:val="TAH"/>
            </w:pPr>
          </w:p>
        </w:tc>
      </w:tr>
      <w:tr w:rsidR="000B762C" w:rsidRPr="003235AF" w14:paraId="299E3454" w14:textId="77777777" w:rsidTr="0058515E">
        <w:tc>
          <w:tcPr>
            <w:tcW w:w="534" w:type="dxa"/>
            <w:shd w:val="clear" w:color="auto" w:fill="auto"/>
          </w:tcPr>
          <w:p w14:paraId="0314174E" w14:textId="77777777" w:rsidR="000B762C" w:rsidRPr="003235AF" w:rsidRDefault="000B762C" w:rsidP="0058515E">
            <w:pPr>
              <w:pStyle w:val="TAC"/>
            </w:pPr>
            <w:r w:rsidRPr="003235AF">
              <w:rPr>
                <w:lang w:eastAsia="zh-CN"/>
              </w:rPr>
              <w:t>1</w:t>
            </w:r>
          </w:p>
        </w:tc>
        <w:tc>
          <w:tcPr>
            <w:tcW w:w="3968" w:type="dxa"/>
            <w:shd w:val="clear" w:color="auto" w:fill="auto"/>
          </w:tcPr>
          <w:p w14:paraId="34CECE3F" w14:textId="77777777" w:rsidR="000B762C" w:rsidRPr="003235AF" w:rsidRDefault="000B762C" w:rsidP="0058515E">
            <w:pPr>
              <w:pStyle w:val="TAL"/>
            </w:pPr>
            <w:r w:rsidRPr="003235AF">
              <w:t>The SS transmits an RRCReconfiguration message to</w:t>
            </w:r>
            <w:r w:rsidRPr="003235AF">
              <w:rPr>
                <w:b/>
                <w:lang w:eastAsia="zh-CN"/>
              </w:rPr>
              <w:t xml:space="preserve"> </w:t>
            </w:r>
            <w:r w:rsidRPr="003235AF">
              <w:rPr>
                <w:iCs/>
              </w:rPr>
              <w:t>configure SCell (</w:t>
            </w:r>
            <w:r w:rsidRPr="003235AF">
              <w:rPr>
                <w:iCs/>
                <w:lang w:eastAsia="zh-CN"/>
              </w:rPr>
              <w:t xml:space="preserve">NR </w:t>
            </w:r>
            <w:r w:rsidRPr="003235AF">
              <w:rPr>
                <w:iCs/>
              </w:rPr>
              <w:t xml:space="preserve">Cell </w:t>
            </w:r>
            <w:r w:rsidRPr="003235AF">
              <w:rPr>
                <w:iCs/>
                <w:lang w:eastAsia="zh-CN"/>
              </w:rPr>
              <w:t>3</w:t>
            </w:r>
            <w:r w:rsidRPr="003235AF">
              <w:rPr>
                <w:iCs/>
              </w:rPr>
              <w:t xml:space="preserve">) and DCI format 0-3 on </w:t>
            </w:r>
            <w:r w:rsidRPr="003235AF">
              <w:t>NR SpCell (NR Cell 1)</w:t>
            </w:r>
            <w:r w:rsidRPr="003235AF">
              <w:rPr>
                <w:iCs/>
              </w:rPr>
              <w:t>. (Note 1)</w:t>
            </w:r>
          </w:p>
        </w:tc>
        <w:tc>
          <w:tcPr>
            <w:tcW w:w="708" w:type="dxa"/>
            <w:shd w:val="clear" w:color="auto" w:fill="auto"/>
          </w:tcPr>
          <w:p w14:paraId="7CCB2898" w14:textId="77777777" w:rsidR="000B762C" w:rsidRPr="003235AF" w:rsidRDefault="000B762C" w:rsidP="0058515E">
            <w:pPr>
              <w:pStyle w:val="TAC"/>
            </w:pPr>
            <w:r w:rsidRPr="003235AF">
              <w:t>&lt;--</w:t>
            </w:r>
          </w:p>
        </w:tc>
        <w:tc>
          <w:tcPr>
            <w:tcW w:w="2976" w:type="dxa"/>
            <w:shd w:val="clear" w:color="auto" w:fill="auto"/>
          </w:tcPr>
          <w:p w14:paraId="18E13AAB" w14:textId="77777777" w:rsidR="000B762C" w:rsidRPr="003235AF" w:rsidRDefault="000B762C" w:rsidP="0058515E">
            <w:pPr>
              <w:pStyle w:val="TAL"/>
            </w:pPr>
            <w:r w:rsidRPr="003235AF">
              <w:rPr>
                <w:rFonts w:eastAsia="MS Mincho"/>
              </w:rPr>
              <w:t>RRCReconfiguration</w:t>
            </w:r>
          </w:p>
        </w:tc>
        <w:tc>
          <w:tcPr>
            <w:tcW w:w="567" w:type="dxa"/>
            <w:shd w:val="clear" w:color="auto" w:fill="auto"/>
          </w:tcPr>
          <w:p w14:paraId="139477E2" w14:textId="77777777" w:rsidR="000B762C" w:rsidRPr="003235AF" w:rsidRDefault="000B762C" w:rsidP="0058515E">
            <w:pPr>
              <w:pStyle w:val="TAC"/>
            </w:pPr>
            <w:r w:rsidRPr="003235AF">
              <w:t>-</w:t>
            </w:r>
          </w:p>
        </w:tc>
        <w:tc>
          <w:tcPr>
            <w:tcW w:w="850" w:type="dxa"/>
            <w:shd w:val="clear" w:color="auto" w:fill="auto"/>
          </w:tcPr>
          <w:p w14:paraId="41C7D0B3" w14:textId="77777777" w:rsidR="000B762C" w:rsidRPr="003235AF" w:rsidRDefault="000B762C" w:rsidP="0058515E">
            <w:pPr>
              <w:pStyle w:val="TAC"/>
            </w:pPr>
            <w:r w:rsidRPr="003235AF">
              <w:t>-</w:t>
            </w:r>
          </w:p>
        </w:tc>
      </w:tr>
      <w:tr w:rsidR="000B762C" w:rsidRPr="003235AF" w14:paraId="2F514CCA" w14:textId="77777777" w:rsidTr="0058515E">
        <w:tc>
          <w:tcPr>
            <w:tcW w:w="534" w:type="dxa"/>
            <w:shd w:val="clear" w:color="auto" w:fill="auto"/>
          </w:tcPr>
          <w:p w14:paraId="354A3110" w14:textId="77777777" w:rsidR="000B762C" w:rsidRPr="003235AF" w:rsidRDefault="000B762C" w:rsidP="0058515E">
            <w:pPr>
              <w:pStyle w:val="TAC"/>
            </w:pPr>
            <w:r w:rsidRPr="003235AF">
              <w:rPr>
                <w:lang w:eastAsia="zh-CN"/>
              </w:rPr>
              <w:t>2</w:t>
            </w:r>
          </w:p>
        </w:tc>
        <w:tc>
          <w:tcPr>
            <w:tcW w:w="3968" w:type="dxa"/>
            <w:shd w:val="clear" w:color="auto" w:fill="auto"/>
          </w:tcPr>
          <w:p w14:paraId="7A4915A4" w14:textId="77777777" w:rsidR="000B762C" w:rsidRPr="003235AF" w:rsidRDefault="000B762C" w:rsidP="0058515E">
            <w:pPr>
              <w:pStyle w:val="TAL"/>
            </w:pPr>
            <w:r w:rsidRPr="003235AF">
              <w:t>The UE transmit</w:t>
            </w:r>
            <w:r w:rsidRPr="003235AF">
              <w:rPr>
                <w:lang w:eastAsia="zh-CN"/>
              </w:rPr>
              <w:t>s</w:t>
            </w:r>
            <w:r w:rsidRPr="003235AF">
              <w:t xml:space="preserve"> </w:t>
            </w:r>
            <w:r w:rsidRPr="003235AF">
              <w:rPr>
                <w:rFonts w:eastAsia="MS Mincho"/>
              </w:rPr>
              <w:t>RRCReconfigurationComplete message</w:t>
            </w:r>
            <w:r w:rsidRPr="003235AF">
              <w:t>.</w:t>
            </w:r>
            <w:r w:rsidRPr="003235AF">
              <w:rPr>
                <w:iCs/>
              </w:rPr>
              <w:t xml:space="preserve"> (Note 2)</w:t>
            </w:r>
          </w:p>
        </w:tc>
        <w:tc>
          <w:tcPr>
            <w:tcW w:w="708" w:type="dxa"/>
            <w:shd w:val="clear" w:color="auto" w:fill="auto"/>
          </w:tcPr>
          <w:p w14:paraId="60D024D2" w14:textId="77777777" w:rsidR="000B762C" w:rsidRPr="003235AF" w:rsidRDefault="000B762C" w:rsidP="0058515E">
            <w:pPr>
              <w:pStyle w:val="TAC"/>
            </w:pPr>
            <w:r w:rsidRPr="003235AF">
              <w:t>--&gt;</w:t>
            </w:r>
          </w:p>
        </w:tc>
        <w:tc>
          <w:tcPr>
            <w:tcW w:w="2976" w:type="dxa"/>
            <w:shd w:val="clear" w:color="auto" w:fill="auto"/>
          </w:tcPr>
          <w:p w14:paraId="2C216A07" w14:textId="77777777" w:rsidR="000B762C" w:rsidRPr="003235AF" w:rsidRDefault="000B762C" w:rsidP="0058515E">
            <w:pPr>
              <w:pStyle w:val="TAL"/>
            </w:pPr>
            <w:r w:rsidRPr="003235AF">
              <w:rPr>
                <w:iCs/>
              </w:rPr>
              <w:t>RRCReconfigurationComplete</w:t>
            </w:r>
          </w:p>
        </w:tc>
        <w:tc>
          <w:tcPr>
            <w:tcW w:w="567" w:type="dxa"/>
            <w:shd w:val="clear" w:color="auto" w:fill="auto"/>
          </w:tcPr>
          <w:p w14:paraId="18ED4AF0" w14:textId="77777777" w:rsidR="000B762C" w:rsidRPr="003235AF" w:rsidRDefault="000B762C" w:rsidP="0058515E">
            <w:pPr>
              <w:pStyle w:val="TAC"/>
            </w:pPr>
            <w:r w:rsidRPr="003235AF">
              <w:t>-</w:t>
            </w:r>
          </w:p>
        </w:tc>
        <w:tc>
          <w:tcPr>
            <w:tcW w:w="850" w:type="dxa"/>
            <w:shd w:val="clear" w:color="auto" w:fill="auto"/>
          </w:tcPr>
          <w:p w14:paraId="62609C19" w14:textId="77777777" w:rsidR="000B762C" w:rsidRPr="003235AF" w:rsidRDefault="000B762C" w:rsidP="0058515E">
            <w:pPr>
              <w:pStyle w:val="TAC"/>
            </w:pPr>
            <w:r w:rsidRPr="003235AF">
              <w:t>-</w:t>
            </w:r>
          </w:p>
        </w:tc>
      </w:tr>
      <w:tr w:rsidR="000B762C" w:rsidRPr="003235AF" w14:paraId="5E6315BA" w14:textId="77777777" w:rsidTr="0058515E">
        <w:trPr>
          <w:ins w:id="3" w:author="Zhaoya" w:date="2025-02-05T15:56:00Z"/>
        </w:trPr>
        <w:tc>
          <w:tcPr>
            <w:tcW w:w="534" w:type="dxa"/>
            <w:shd w:val="clear" w:color="auto" w:fill="auto"/>
          </w:tcPr>
          <w:p w14:paraId="5417BDA8" w14:textId="17F7719D" w:rsidR="000B762C" w:rsidRPr="003235AF" w:rsidRDefault="000B762C" w:rsidP="000B762C">
            <w:pPr>
              <w:pStyle w:val="TAC"/>
              <w:rPr>
                <w:ins w:id="4" w:author="Zhaoya" w:date="2025-02-05T15:56:00Z"/>
                <w:lang w:eastAsia="zh-CN"/>
              </w:rPr>
            </w:pPr>
            <w:ins w:id="5" w:author="Zhaoya" w:date="2025-02-05T15:56:00Z">
              <w:r>
                <w:t>2A</w:t>
              </w:r>
            </w:ins>
          </w:p>
        </w:tc>
        <w:tc>
          <w:tcPr>
            <w:tcW w:w="3968" w:type="dxa"/>
            <w:shd w:val="clear" w:color="auto" w:fill="auto"/>
          </w:tcPr>
          <w:p w14:paraId="2DD3BA10" w14:textId="603585D7" w:rsidR="000B762C" w:rsidRPr="003235AF" w:rsidRDefault="000B762C" w:rsidP="000B762C">
            <w:pPr>
              <w:pStyle w:val="TAL"/>
              <w:rPr>
                <w:ins w:id="6" w:author="Zhaoya" w:date="2025-02-05T15:56:00Z"/>
              </w:rPr>
            </w:pPr>
            <w:ins w:id="7" w:author="Zhaoya" w:date="2025-02-05T15:56:00Z">
              <w:r w:rsidRPr="002E63FF">
                <w:t>The SS transmits a downlink assignment addressed to the C-RNTI assigned to the UE on NR SpCell.</w:t>
              </w:r>
            </w:ins>
          </w:p>
        </w:tc>
        <w:tc>
          <w:tcPr>
            <w:tcW w:w="708" w:type="dxa"/>
            <w:shd w:val="clear" w:color="auto" w:fill="auto"/>
          </w:tcPr>
          <w:p w14:paraId="2E95BE19" w14:textId="005C7515" w:rsidR="000B762C" w:rsidRPr="003235AF" w:rsidRDefault="000B762C" w:rsidP="000B762C">
            <w:pPr>
              <w:pStyle w:val="TAC"/>
              <w:rPr>
                <w:ins w:id="8" w:author="Zhaoya" w:date="2025-02-05T15:56:00Z"/>
              </w:rPr>
            </w:pPr>
            <w:ins w:id="9" w:author="Zhaoya" w:date="2025-02-05T15:56:00Z">
              <w:r w:rsidRPr="002E63FF">
                <w:t>&lt;--</w:t>
              </w:r>
            </w:ins>
          </w:p>
        </w:tc>
        <w:tc>
          <w:tcPr>
            <w:tcW w:w="2976" w:type="dxa"/>
            <w:shd w:val="clear" w:color="auto" w:fill="auto"/>
          </w:tcPr>
          <w:p w14:paraId="41AA8718" w14:textId="76045049" w:rsidR="000B762C" w:rsidRPr="003235AF" w:rsidRDefault="000B762C" w:rsidP="000B762C">
            <w:pPr>
              <w:pStyle w:val="TAL"/>
              <w:rPr>
                <w:ins w:id="10" w:author="Zhaoya" w:date="2025-02-05T15:56:00Z"/>
                <w:iCs/>
              </w:rPr>
            </w:pPr>
            <w:ins w:id="11" w:author="Zhaoya" w:date="2025-02-05T15:56:00Z">
              <w:r w:rsidRPr="002E63FF">
                <w:t>DCI format 1_1</w:t>
              </w:r>
            </w:ins>
          </w:p>
        </w:tc>
        <w:tc>
          <w:tcPr>
            <w:tcW w:w="567" w:type="dxa"/>
            <w:shd w:val="clear" w:color="auto" w:fill="auto"/>
          </w:tcPr>
          <w:p w14:paraId="460D7E88" w14:textId="1E89006D" w:rsidR="000B762C" w:rsidRPr="003235AF" w:rsidRDefault="000B762C" w:rsidP="000B762C">
            <w:pPr>
              <w:pStyle w:val="TAC"/>
              <w:rPr>
                <w:ins w:id="12" w:author="Zhaoya" w:date="2025-02-05T15:56:00Z"/>
              </w:rPr>
            </w:pPr>
            <w:ins w:id="13" w:author="Zhaoya" w:date="2025-02-05T15:56:00Z">
              <w:r w:rsidRPr="002E63FF">
                <w:t>-</w:t>
              </w:r>
            </w:ins>
          </w:p>
        </w:tc>
        <w:tc>
          <w:tcPr>
            <w:tcW w:w="850" w:type="dxa"/>
            <w:shd w:val="clear" w:color="auto" w:fill="auto"/>
          </w:tcPr>
          <w:p w14:paraId="0EBC06F1" w14:textId="08E219DC" w:rsidR="000B762C" w:rsidRPr="003235AF" w:rsidRDefault="000B762C" w:rsidP="000B762C">
            <w:pPr>
              <w:pStyle w:val="TAC"/>
              <w:rPr>
                <w:ins w:id="14" w:author="Zhaoya" w:date="2025-02-05T15:56:00Z"/>
              </w:rPr>
            </w:pPr>
            <w:ins w:id="15" w:author="Zhaoya" w:date="2025-02-05T15:56:00Z">
              <w:r w:rsidRPr="002E63FF">
                <w:t>-</w:t>
              </w:r>
            </w:ins>
          </w:p>
        </w:tc>
      </w:tr>
      <w:tr w:rsidR="000B762C" w:rsidRPr="003235AF" w14:paraId="309950A4" w14:textId="77777777" w:rsidTr="0058515E">
        <w:trPr>
          <w:ins w:id="16" w:author="Zhaoya" w:date="2025-02-05T15:56:00Z"/>
        </w:trPr>
        <w:tc>
          <w:tcPr>
            <w:tcW w:w="534" w:type="dxa"/>
            <w:shd w:val="clear" w:color="auto" w:fill="auto"/>
          </w:tcPr>
          <w:p w14:paraId="33CB3425" w14:textId="13848913" w:rsidR="000B762C" w:rsidRDefault="000B762C" w:rsidP="000B762C">
            <w:pPr>
              <w:pStyle w:val="TAC"/>
              <w:rPr>
                <w:ins w:id="17" w:author="Zhaoya" w:date="2025-02-05T15:56:00Z"/>
                <w:lang w:eastAsia="zh-CN"/>
              </w:rPr>
            </w:pPr>
            <w:ins w:id="18" w:author="Zhaoya" w:date="2025-02-05T15:56:00Z">
              <w:r>
                <w:t>2B</w:t>
              </w:r>
            </w:ins>
          </w:p>
        </w:tc>
        <w:tc>
          <w:tcPr>
            <w:tcW w:w="3968" w:type="dxa"/>
            <w:shd w:val="clear" w:color="auto" w:fill="auto"/>
          </w:tcPr>
          <w:p w14:paraId="159C2CEC" w14:textId="51CA5B4D" w:rsidR="000B762C" w:rsidRPr="003235AF" w:rsidRDefault="000B762C" w:rsidP="000B762C">
            <w:pPr>
              <w:pStyle w:val="TAL"/>
              <w:rPr>
                <w:ins w:id="19" w:author="Zhaoya" w:date="2025-02-05T15:56:00Z"/>
              </w:rPr>
            </w:pPr>
            <w:ins w:id="20" w:author="Zhaoya" w:date="2025-02-05T15:56:00Z">
              <w:r w:rsidRPr="002E63FF">
                <w:t>The SS transmits Activation MAC control element to activate NR SCell on NR SpCell.</w:t>
              </w:r>
            </w:ins>
          </w:p>
        </w:tc>
        <w:tc>
          <w:tcPr>
            <w:tcW w:w="708" w:type="dxa"/>
            <w:shd w:val="clear" w:color="auto" w:fill="auto"/>
          </w:tcPr>
          <w:p w14:paraId="237421C8" w14:textId="5B1D6E64" w:rsidR="000B762C" w:rsidRPr="003235AF" w:rsidRDefault="000B762C" w:rsidP="000B762C">
            <w:pPr>
              <w:pStyle w:val="TAC"/>
              <w:rPr>
                <w:ins w:id="21" w:author="Zhaoya" w:date="2025-02-05T15:56:00Z"/>
              </w:rPr>
            </w:pPr>
            <w:ins w:id="22" w:author="Zhaoya" w:date="2025-02-05T15:56:00Z">
              <w:r w:rsidRPr="002E63FF">
                <w:t>&lt;--</w:t>
              </w:r>
            </w:ins>
          </w:p>
        </w:tc>
        <w:tc>
          <w:tcPr>
            <w:tcW w:w="2976" w:type="dxa"/>
            <w:shd w:val="clear" w:color="auto" w:fill="auto"/>
          </w:tcPr>
          <w:p w14:paraId="3940AECA" w14:textId="1320CEDE" w:rsidR="000B762C" w:rsidRPr="003235AF" w:rsidRDefault="000B762C" w:rsidP="000B762C">
            <w:pPr>
              <w:pStyle w:val="TAL"/>
              <w:rPr>
                <w:ins w:id="23" w:author="Zhaoya" w:date="2025-02-05T15:56:00Z"/>
                <w:iCs/>
              </w:rPr>
            </w:pPr>
            <w:ins w:id="24" w:author="Zhaoya" w:date="2025-02-05T15:56:00Z">
              <w:r w:rsidRPr="002E63FF">
                <w:t>MAC PDU (SCell Activation/Deactivation MAC CE of one octet (C</w:t>
              </w:r>
              <w:r w:rsidRPr="002E63FF">
                <w:rPr>
                  <w:vertAlign w:val="subscript"/>
                </w:rPr>
                <w:t>1</w:t>
              </w:r>
              <w:r w:rsidRPr="002E63FF">
                <w:t>=1))</w:t>
              </w:r>
            </w:ins>
          </w:p>
        </w:tc>
        <w:tc>
          <w:tcPr>
            <w:tcW w:w="567" w:type="dxa"/>
            <w:shd w:val="clear" w:color="auto" w:fill="auto"/>
          </w:tcPr>
          <w:p w14:paraId="017E5543" w14:textId="6CACDAA3" w:rsidR="000B762C" w:rsidRPr="003235AF" w:rsidRDefault="000B762C" w:rsidP="000B762C">
            <w:pPr>
              <w:pStyle w:val="TAC"/>
              <w:rPr>
                <w:ins w:id="25" w:author="Zhaoya" w:date="2025-02-05T15:56:00Z"/>
              </w:rPr>
            </w:pPr>
            <w:ins w:id="26" w:author="Zhaoya" w:date="2025-02-05T15:56:00Z">
              <w:r w:rsidRPr="002E63FF">
                <w:t>-</w:t>
              </w:r>
            </w:ins>
          </w:p>
        </w:tc>
        <w:tc>
          <w:tcPr>
            <w:tcW w:w="850" w:type="dxa"/>
            <w:shd w:val="clear" w:color="auto" w:fill="auto"/>
          </w:tcPr>
          <w:p w14:paraId="6699AD46" w14:textId="3E4C7DB3" w:rsidR="000B762C" w:rsidRPr="003235AF" w:rsidRDefault="000B762C" w:rsidP="000B762C">
            <w:pPr>
              <w:pStyle w:val="TAC"/>
              <w:rPr>
                <w:ins w:id="27" w:author="Zhaoya" w:date="2025-02-05T15:56:00Z"/>
              </w:rPr>
            </w:pPr>
            <w:ins w:id="28" w:author="Zhaoya" w:date="2025-02-05T15:56:00Z">
              <w:r w:rsidRPr="002E63FF">
                <w:t>-</w:t>
              </w:r>
            </w:ins>
          </w:p>
        </w:tc>
      </w:tr>
      <w:tr w:rsidR="000B762C" w:rsidRPr="00485654" w14:paraId="5B4D95B1" w14:textId="77777777" w:rsidTr="0058515E">
        <w:tc>
          <w:tcPr>
            <w:tcW w:w="534" w:type="dxa"/>
            <w:shd w:val="clear" w:color="auto" w:fill="auto"/>
          </w:tcPr>
          <w:p w14:paraId="5CFBB5D3" w14:textId="77777777" w:rsidR="000B762C" w:rsidRPr="000B762C" w:rsidRDefault="000B762C" w:rsidP="0058515E">
            <w:pPr>
              <w:pStyle w:val="TAC"/>
              <w:rPr>
                <w:lang w:eastAsia="zh-CN"/>
              </w:rPr>
            </w:pPr>
            <w:r w:rsidRPr="000B762C">
              <w:rPr>
                <w:lang w:eastAsia="zh-CN"/>
              </w:rPr>
              <w:t>3</w:t>
            </w:r>
          </w:p>
        </w:tc>
        <w:tc>
          <w:tcPr>
            <w:tcW w:w="3968" w:type="dxa"/>
            <w:shd w:val="clear" w:color="auto" w:fill="auto"/>
          </w:tcPr>
          <w:p w14:paraId="3F7B54B1" w14:textId="51CC83D1" w:rsidR="000B762C" w:rsidRPr="000B762C" w:rsidRDefault="000B762C" w:rsidP="00107775">
            <w:pPr>
              <w:pStyle w:val="TAL"/>
            </w:pPr>
            <w:r w:rsidRPr="000B762C">
              <w:t>The SS indicates a new transmission on PDCCH of SpCell and transmits a MAC PDU (containing an RLC PDU)</w:t>
            </w:r>
            <w:ins w:id="29" w:author="Zhaoya" w:date="2025-02-05T16:21:00Z">
              <w:r w:rsidR="00F97019">
                <w:t xml:space="preserve"> on NR SpCell</w:t>
              </w:r>
            </w:ins>
            <w:r w:rsidRPr="000B762C">
              <w:t>.</w:t>
            </w:r>
          </w:p>
        </w:tc>
        <w:tc>
          <w:tcPr>
            <w:tcW w:w="708" w:type="dxa"/>
            <w:shd w:val="clear" w:color="auto" w:fill="auto"/>
          </w:tcPr>
          <w:p w14:paraId="796CD97F" w14:textId="77777777" w:rsidR="000B762C" w:rsidRPr="000B762C" w:rsidRDefault="000B762C" w:rsidP="0058515E">
            <w:pPr>
              <w:pStyle w:val="TAC"/>
            </w:pPr>
            <w:r w:rsidRPr="000B762C">
              <w:t>&lt;--</w:t>
            </w:r>
          </w:p>
        </w:tc>
        <w:tc>
          <w:tcPr>
            <w:tcW w:w="2976" w:type="dxa"/>
            <w:shd w:val="clear" w:color="auto" w:fill="auto"/>
          </w:tcPr>
          <w:p w14:paraId="5FE0DD1D" w14:textId="77777777" w:rsidR="000B762C" w:rsidRPr="000B762C" w:rsidRDefault="000B762C" w:rsidP="0058515E">
            <w:pPr>
              <w:pStyle w:val="TAL"/>
              <w:rPr>
                <w:iCs/>
              </w:rPr>
            </w:pPr>
            <w:r w:rsidRPr="000B762C">
              <w:t>MAC PDU</w:t>
            </w:r>
          </w:p>
        </w:tc>
        <w:tc>
          <w:tcPr>
            <w:tcW w:w="567" w:type="dxa"/>
            <w:shd w:val="clear" w:color="auto" w:fill="auto"/>
          </w:tcPr>
          <w:p w14:paraId="508F84AA" w14:textId="77777777" w:rsidR="000B762C" w:rsidRPr="000B762C" w:rsidRDefault="000B762C" w:rsidP="0058515E">
            <w:pPr>
              <w:pStyle w:val="TAC"/>
            </w:pPr>
            <w:r w:rsidRPr="000B762C">
              <w:t>-</w:t>
            </w:r>
          </w:p>
        </w:tc>
        <w:tc>
          <w:tcPr>
            <w:tcW w:w="850" w:type="dxa"/>
            <w:shd w:val="clear" w:color="auto" w:fill="auto"/>
          </w:tcPr>
          <w:p w14:paraId="2CE15383" w14:textId="77777777" w:rsidR="000B762C" w:rsidRPr="000B762C" w:rsidRDefault="000B762C" w:rsidP="0058515E">
            <w:pPr>
              <w:pStyle w:val="TAC"/>
            </w:pPr>
            <w:r w:rsidRPr="000B762C">
              <w:t>-</w:t>
            </w:r>
          </w:p>
        </w:tc>
      </w:tr>
      <w:tr w:rsidR="000B762C" w:rsidRPr="00485654" w14:paraId="04B9D0B7" w14:textId="77777777" w:rsidTr="0058515E">
        <w:tc>
          <w:tcPr>
            <w:tcW w:w="534" w:type="dxa"/>
            <w:shd w:val="clear" w:color="auto" w:fill="auto"/>
          </w:tcPr>
          <w:p w14:paraId="4A747D9E" w14:textId="77777777" w:rsidR="000B762C" w:rsidRPr="000B762C" w:rsidRDefault="000B762C" w:rsidP="0058515E">
            <w:pPr>
              <w:pStyle w:val="TAC"/>
              <w:rPr>
                <w:lang w:eastAsia="zh-CN"/>
              </w:rPr>
            </w:pPr>
            <w:r w:rsidRPr="000B762C">
              <w:rPr>
                <w:lang w:eastAsia="zh-CN"/>
              </w:rPr>
              <w:t>4</w:t>
            </w:r>
          </w:p>
        </w:tc>
        <w:tc>
          <w:tcPr>
            <w:tcW w:w="3968" w:type="dxa"/>
            <w:shd w:val="clear" w:color="auto" w:fill="auto"/>
          </w:tcPr>
          <w:p w14:paraId="7203F9D3" w14:textId="77777777" w:rsidR="000B762C" w:rsidRPr="000B762C" w:rsidRDefault="000B762C" w:rsidP="0058515E">
            <w:pPr>
              <w:pStyle w:val="TAL"/>
            </w:pPr>
            <w:r w:rsidRPr="000B762C">
              <w:t>The SS sends an UL grant suitable for transmitting loop back PDU on NR SpCell.</w:t>
            </w:r>
          </w:p>
        </w:tc>
        <w:tc>
          <w:tcPr>
            <w:tcW w:w="708" w:type="dxa"/>
            <w:shd w:val="clear" w:color="auto" w:fill="auto"/>
          </w:tcPr>
          <w:p w14:paraId="1D941548" w14:textId="77777777" w:rsidR="000B762C" w:rsidRPr="000B762C" w:rsidRDefault="000B762C" w:rsidP="0058515E">
            <w:pPr>
              <w:pStyle w:val="TAC"/>
            </w:pPr>
            <w:r w:rsidRPr="000B762C">
              <w:t>&lt;--</w:t>
            </w:r>
          </w:p>
        </w:tc>
        <w:tc>
          <w:tcPr>
            <w:tcW w:w="2976" w:type="dxa"/>
            <w:shd w:val="clear" w:color="auto" w:fill="auto"/>
          </w:tcPr>
          <w:p w14:paraId="550127EC" w14:textId="77777777" w:rsidR="000B762C" w:rsidRPr="000B762C" w:rsidRDefault="000B762C" w:rsidP="0058515E">
            <w:pPr>
              <w:pStyle w:val="TAL"/>
            </w:pPr>
            <w:r w:rsidRPr="000B762C">
              <w:t>(UL Grant)</w:t>
            </w:r>
          </w:p>
          <w:p w14:paraId="28656E7D" w14:textId="77777777" w:rsidR="000B762C" w:rsidRPr="000B762C" w:rsidRDefault="000B762C" w:rsidP="0058515E">
            <w:pPr>
              <w:pStyle w:val="TAL"/>
            </w:pPr>
            <w:r w:rsidRPr="000B762C">
              <w:t>DCI format 0_3 (</w:t>
            </w:r>
            <w:r w:rsidRPr="000B762C">
              <w:rPr>
                <w:lang w:eastAsia="zh-CN"/>
              </w:rPr>
              <w:t>Frequency domain resource assignment indicated that</w:t>
            </w:r>
            <w:r w:rsidRPr="000B762C">
              <w:t xml:space="preserve"> only S</w:t>
            </w:r>
            <w:r w:rsidRPr="000B762C">
              <w:rPr>
                <w:lang w:eastAsia="zh-CN"/>
              </w:rPr>
              <w:t>p</w:t>
            </w:r>
            <w:r w:rsidRPr="000B762C">
              <w:t>Cell is scheduled)</w:t>
            </w:r>
          </w:p>
        </w:tc>
        <w:tc>
          <w:tcPr>
            <w:tcW w:w="567" w:type="dxa"/>
            <w:shd w:val="clear" w:color="auto" w:fill="auto"/>
          </w:tcPr>
          <w:p w14:paraId="564C7E83" w14:textId="77777777" w:rsidR="000B762C" w:rsidRPr="000B762C" w:rsidRDefault="000B762C" w:rsidP="0058515E">
            <w:pPr>
              <w:pStyle w:val="TAC"/>
            </w:pPr>
            <w:r w:rsidRPr="000B762C">
              <w:t>-</w:t>
            </w:r>
          </w:p>
        </w:tc>
        <w:tc>
          <w:tcPr>
            <w:tcW w:w="850" w:type="dxa"/>
            <w:shd w:val="clear" w:color="auto" w:fill="auto"/>
          </w:tcPr>
          <w:p w14:paraId="4F9E3DE8" w14:textId="77777777" w:rsidR="000B762C" w:rsidRPr="000B762C" w:rsidRDefault="000B762C" w:rsidP="0058515E">
            <w:pPr>
              <w:pStyle w:val="TAC"/>
            </w:pPr>
            <w:r w:rsidRPr="000B762C">
              <w:t>-</w:t>
            </w:r>
          </w:p>
        </w:tc>
      </w:tr>
      <w:tr w:rsidR="000B762C" w:rsidRPr="00485654" w14:paraId="5E67868A" w14:textId="77777777" w:rsidTr="0058515E">
        <w:tc>
          <w:tcPr>
            <w:tcW w:w="534" w:type="dxa"/>
            <w:shd w:val="clear" w:color="auto" w:fill="auto"/>
          </w:tcPr>
          <w:p w14:paraId="6788B161" w14:textId="77777777" w:rsidR="000B762C" w:rsidRPr="000B762C" w:rsidRDefault="000B762C" w:rsidP="0058515E">
            <w:pPr>
              <w:pStyle w:val="TAC"/>
              <w:rPr>
                <w:lang w:eastAsia="zh-CN"/>
              </w:rPr>
            </w:pPr>
            <w:r w:rsidRPr="000B762C">
              <w:rPr>
                <w:lang w:eastAsia="zh-CN"/>
              </w:rPr>
              <w:t>5</w:t>
            </w:r>
          </w:p>
        </w:tc>
        <w:tc>
          <w:tcPr>
            <w:tcW w:w="3968" w:type="dxa"/>
            <w:shd w:val="clear" w:color="auto" w:fill="auto"/>
          </w:tcPr>
          <w:p w14:paraId="0209B939" w14:textId="77777777" w:rsidR="000B762C" w:rsidRPr="000B762C" w:rsidRDefault="000B762C" w:rsidP="0058515E">
            <w:pPr>
              <w:pStyle w:val="TAL"/>
            </w:pPr>
            <w:r w:rsidRPr="000B762C">
              <w:t xml:space="preserve">Check: Does the UE transmit a MAC PDU </w:t>
            </w:r>
            <w:r w:rsidRPr="000B762C">
              <w:rPr>
                <w:iCs/>
              </w:rPr>
              <w:t xml:space="preserve">on </w:t>
            </w:r>
            <w:r w:rsidRPr="000B762C">
              <w:t>SpCell containing the loop back PDU</w:t>
            </w:r>
            <w:r w:rsidRPr="000B762C">
              <w:rPr>
                <w:lang w:eastAsia="zh-CN"/>
              </w:rPr>
              <w:t>?</w:t>
            </w:r>
          </w:p>
        </w:tc>
        <w:tc>
          <w:tcPr>
            <w:tcW w:w="708" w:type="dxa"/>
            <w:shd w:val="clear" w:color="auto" w:fill="auto"/>
          </w:tcPr>
          <w:p w14:paraId="4A137129" w14:textId="77777777" w:rsidR="000B762C" w:rsidRPr="000B762C" w:rsidRDefault="000B762C" w:rsidP="0058515E">
            <w:pPr>
              <w:pStyle w:val="TAC"/>
            </w:pPr>
            <w:r w:rsidRPr="000B762C">
              <w:t>--&gt;</w:t>
            </w:r>
          </w:p>
        </w:tc>
        <w:tc>
          <w:tcPr>
            <w:tcW w:w="2976" w:type="dxa"/>
            <w:shd w:val="clear" w:color="auto" w:fill="auto"/>
          </w:tcPr>
          <w:p w14:paraId="66E9073D" w14:textId="77777777" w:rsidR="000B762C" w:rsidRPr="000B762C" w:rsidRDefault="000B762C" w:rsidP="0058515E">
            <w:pPr>
              <w:pStyle w:val="TAL"/>
            </w:pPr>
            <w:r w:rsidRPr="000B762C">
              <w:t>MAC PDU</w:t>
            </w:r>
          </w:p>
        </w:tc>
        <w:tc>
          <w:tcPr>
            <w:tcW w:w="567" w:type="dxa"/>
            <w:shd w:val="clear" w:color="auto" w:fill="auto"/>
          </w:tcPr>
          <w:p w14:paraId="14C79BBC" w14:textId="77777777" w:rsidR="000B762C" w:rsidRPr="000B762C" w:rsidRDefault="000B762C" w:rsidP="0058515E">
            <w:pPr>
              <w:pStyle w:val="TAC"/>
              <w:rPr>
                <w:lang w:eastAsia="zh-CN"/>
              </w:rPr>
            </w:pPr>
            <w:r w:rsidRPr="000B762C">
              <w:rPr>
                <w:lang w:eastAsia="zh-CN"/>
              </w:rPr>
              <w:t>1</w:t>
            </w:r>
          </w:p>
        </w:tc>
        <w:tc>
          <w:tcPr>
            <w:tcW w:w="850" w:type="dxa"/>
            <w:shd w:val="clear" w:color="auto" w:fill="auto"/>
          </w:tcPr>
          <w:p w14:paraId="48AE3657" w14:textId="77777777" w:rsidR="000B762C" w:rsidRPr="000B762C" w:rsidRDefault="000B762C" w:rsidP="0058515E">
            <w:pPr>
              <w:pStyle w:val="TAC"/>
              <w:rPr>
                <w:lang w:eastAsia="zh-CN"/>
              </w:rPr>
            </w:pPr>
            <w:r w:rsidRPr="000B762C">
              <w:rPr>
                <w:lang w:eastAsia="zh-CN"/>
              </w:rPr>
              <w:t>P</w:t>
            </w:r>
          </w:p>
        </w:tc>
      </w:tr>
      <w:tr w:rsidR="000B762C" w:rsidRPr="00485654" w14:paraId="62D05291" w14:textId="77777777" w:rsidTr="0058515E">
        <w:tc>
          <w:tcPr>
            <w:tcW w:w="534" w:type="dxa"/>
            <w:shd w:val="clear" w:color="auto" w:fill="auto"/>
          </w:tcPr>
          <w:p w14:paraId="44A13B4B" w14:textId="77777777" w:rsidR="000B762C" w:rsidRPr="000B762C" w:rsidRDefault="000B762C" w:rsidP="0058515E">
            <w:pPr>
              <w:pStyle w:val="TAC"/>
              <w:rPr>
                <w:lang w:eastAsia="zh-CN"/>
              </w:rPr>
            </w:pPr>
            <w:r w:rsidRPr="000B762C">
              <w:rPr>
                <w:lang w:eastAsia="zh-CN"/>
              </w:rPr>
              <w:t>6</w:t>
            </w:r>
          </w:p>
        </w:tc>
        <w:tc>
          <w:tcPr>
            <w:tcW w:w="3968" w:type="dxa"/>
            <w:shd w:val="clear" w:color="auto" w:fill="auto"/>
          </w:tcPr>
          <w:p w14:paraId="786C79F2" w14:textId="77777777" w:rsidR="000B762C" w:rsidRPr="000B762C" w:rsidRDefault="000B762C" w:rsidP="0058515E">
            <w:pPr>
              <w:pStyle w:val="TAL"/>
            </w:pPr>
            <w:r w:rsidRPr="000B762C">
              <w:t>The SS transmits a downlink assignment addressed to the C-RNTI assigned to the UE on NR SpCell.</w:t>
            </w:r>
          </w:p>
        </w:tc>
        <w:tc>
          <w:tcPr>
            <w:tcW w:w="708" w:type="dxa"/>
            <w:shd w:val="clear" w:color="auto" w:fill="auto"/>
          </w:tcPr>
          <w:p w14:paraId="748F209D" w14:textId="77777777" w:rsidR="000B762C" w:rsidRPr="000B762C" w:rsidRDefault="000B762C" w:rsidP="0058515E">
            <w:pPr>
              <w:pStyle w:val="TAC"/>
            </w:pPr>
            <w:r w:rsidRPr="000B762C">
              <w:t>&lt;--</w:t>
            </w:r>
          </w:p>
        </w:tc>
        <w:tc>
          <w:tcPr>
            <w:tcW w:w="2976" w:type="dxa"/>
            <w:shd w:val="clear" w:color="auto" w:fill="auto"/>
          </w:tcPr>
          <w:p w14:paraId="31E30FDC" w14:textId="77777777" w:rsidR="000B762C" w:rsidRPr="000B762C" w:rsidRDefault="000B762C" w:rsidP="0058515E">
            <w:pPr>
              <w:pStyle w:val="TAL"/>
            </w:pPr>
            <w:r w:rsidRPr="000B762C">
              <w:t>DCI format 1_1</w:t>
            </w:r>
          </w:p>
        </w:tc>
        <w:tc>
          <w:tcPr>
            <w:tcW w:w="567" w:type="dxa"/>
            <w:shd w:val="clear" w:color="auto" w:fill="auto"/>
          </w:tcPr>
          <w:p w14:paraId="6EE44941" w14:textId="77777777" w:rsidR="000B762C" w:rsidRPr="000B762C" w:rsidRDefault="000B762C" w:rsidP="0058515E">
            <w:pPr>
              <w:pStyle w:val="TAC"/>
              <w:rPr>
                <w:lang w:eastAsia="zh-CN"/>
              </w:rPr>
            </w:pPr>
            <w:r w:rsidRPr="000B762C">
              <w:t>-</w:t>
            </w:r>
          </w:p>
        </w:tc>
        <w:tc>
          <w:tcPr>
            <w:tcW w:w="850" w:type="dxa"/>
            <w:shd w:val="clear" w:color="auto" w:fill="auto"/>
          </w:tcPr>
          <w:p w14:paraId="46DB36C1" w14:textId="77777777" w:rsidR="000B762C" w:rsidRPr="000B762C" w:rsidRDefault="000B762C" w:rsidP="0058515E">
            <w:pPr>
              <w:pStyle w:val="TAC"/>
              <w:rPr>
                <w:lang w:eastAsia="zh-CN"/>
              </w:rPr>
            </w:pPr>
            <w:r w:rsidRPr="000B762C">
              <w:t>-</w:t>
            </w:r>
          </w:p>
        </w:tc>
      </w:tr>
      <w:tr w:rsidR="000B762C" w:rsidRPr="00485654" w14:paraId="524FAD80" w14:textId="77777777" w:rsidTr="0058515E">
        <w:tc>
          <w:tcPr>
            <w:tcW w:w="534" w:type="dxa"/>
            <w:shd w:val="clear" w:color="auto" w:fill="auto"/>
          </w:tcPr>
          <w:p w14:paraId="6CFC7750" w14:textId="77777777" w:rsidR="000B762C" w:rsidRPr="000B762C" w:rsidRDefault="000B762C" w:rsidP="0058515E">
            <w:pPr>
              <w:pStyle w:val="TAC"/>
              <w:rPr>
                <w:lang w:eastAsia="zh-CN"/>
              </w:rPr>
            </w:pPr>
            <w:r w:rsidRPr="000B762C">
              <w:rPr>
                <w:lang w:eastAsia="zh-CN"/>
              </w:rPr>
              <w:t>7</w:t>
            </w:r>
          </w:p>
        </w:tc>
        <w:tc>
          <w:tcPr>
            <w:tcW w:w="3968" w:type="dxa"/>
            <w:shd w:val="clear" w:color="auto" w:fill="auto"/>
          </w:tcPr>
          <w:p w14:paraId="2C7A34D2" w14:textId="77777777" w:rsidR="000B762C" w:rsidRPr="000B762C" w:rsidRDefault="000B762C" w:rsidP="0058515E">
            <w:pPr>
              <w:pStyle w:val="TAL"/>
            </w:pPr>
            <w:r w:rsidRPr="000B762C">
              <w:t>The SS transmits a MAC PDU containing RLC status PDU acknowledging reception of RLC PDU in step 5 on NR SpCell.</w:t>
            </w:r>
          </w:p>
        </w:tc>
        <w:tc>
          <w:tcPr>
            <w:tcW w:w="708" w:type="dxa"/>
            <w:shd w:val="clear" w:color="auto" w:fill="auto"/>
          </w:tcPr>
          <w:p w14:paraId="67492066" w14:textId="77777777" w:rsidR="000B762C" w:rsidRPr="000B762C" w:rsidRDefault="000B762C" w:rsidP="0058515E">
            <w:pPr>
              <w:pStyle w:val="TAC"/>
            </w:pPr>
            <w:r w:rsidRPr="000B762C">
              <w:t>&lt;--</w:t>
            </w:r>
          </w:p>
        </w:tc>
        <w:tc>
          <w:tcPr>
            <w:tcW w:w="2976" w:type="dxa"/>
            <w:shd w:val="clear" w:color="auto" w:fill="auto"/>
          </w:tcPr>
          <w:p w14:paraId="7B6CC729" w14:textId="77777777" w:rsidR="000B762C" w:rsidRPr="000B762C" w:rsidRDefault="000B762C" w:rsidP="0058515E">
            <w:pPr>
              <w:pStyle w:val="TAL"/>
            </w:pPr>
            <w:r w:rsidRPr="000B762C">
              <w:t>MAC PDU</w:t>
            </w:r>
          </w:p>
        </w:tc>
        <w:tc>
          <w:tcPr>
            <w:tcW w:w="567" w:type="dxa"/>
            <w:shd w:val="clear" w:color="auto" w:fill="auto"/>
          </w:tcPr>
          <w:p w14:paraId="1721757F" w14:textId="77777777" w:rsidR="000B762C" w:rsidRPr="000B762C" w:rsidRDefault="000B762C" w:rsidP="0058515E">
            <w:pPr>
              <w:pStyle w:val="TAC"/>
              <w:rPr>
                <w:lang w:eastAsia="zh-CN"/>
              </w:rPr>
            </w:pPr>
            <w:r w:rsidRPr="000B762C">
              <w:t>-</w:t>
            </w:r>
          </w:p>
        </w:tc>
        <w:tc>
          <w:tcPr>
            <w:tcW w:w="850" w:type="dxa"/>
            <w:shd w:val="clear" w:color="auto" w:fill="auto"/>
          </w:tcPr>
          <w:p w14:paraId="79A53784" w14:textId="77777777" w:rsidR="000B762C" w:rsidRPr="000B762C" w:rsidRDefault="000B762C" w:rsidP="0058515E">
            <w:pPr>
              <w:pStyle w:val="TAC"/>
              <w:rPr>
                <w:lang w:eastAsia="zh-CN"/>
              </w:rPr>
            </w:pPr>
            <w:r w:rsidRPr="000B762C">
              <w:t>-</w:t>
            </w:r>
          </w:p>
        </w:tc>
      </w:tr>
      <w:tr w:rsidR="000B762C" w:rsidRPr="003235AF" w14:paraId="6D2BD137" w14:textId="77777777" w:rsidTr="0058515E">
        <w:tc>
          <w:tcPr>
            <w:tcW w:w="534" w:type="dxa"/>
            <w:shd w:val="clear" w:color="auto" w:fill="auto"/>
          </w:tcPr>
          <w:p w14:paraId="55BFECBA" w14:textId="77777777" w:rsidR="000B762C" w:rsidRPr="003235AF" w:rsidRDefault="000B762C" w:rsidP="0058515E">
            <w:pPr>
              <w:pStyle w:val="TAC"/>
              <w:rPr>
                <w:lang w:eastAsia="zh-CN"/>
              </w:rPr>
            </w:pPr>
            <w:r w:rsidRPr="003235AF">
              <w:rPr>
                <w:lang w:eastAsia="zh-CN"/>
              </w:rPr>
              <w:t>8</w:t>
            </w:r>
          </w:p>
        </w:tc>
        <w:tc>
          <w:tcPr>
            <w:tcW w:w="3968" w:type="dxa"/>
            <w:shd w:val="clear" w:color="auto" w:fill="auto"/>
          </w:tcPr>
          <w:p w14:paraId="3EE9849F" w14:textId="2DE9C5C3" w:rsidR="000B762C" w:rsidRPr="003235AF" w:rsidRDefault="000B762C" w:rsidP="0058515E">
            <w:pPr>
              <w:pStyle w:val="TAL"/>
            </w:pPr>
            <w:r w:rsidRPr="003235AF">
              <w:t>The SS indicates a new transmission on PDCCH of SpCell and transmits a MAC PDU (containing an RLC PDU)</w:t>
            </w:r>
            <w:ins w:id="30" w:author="Zhaoya" w:date="2025-02-05T16:22:00Z">
              <w:r w:rsidR="00F97019">
                <w:t xml:space="preserve"> on NR SpCell</w:t>
              </w:r>
            </w:ins>
            <w:r w:rsidRPr="003235AF">
              <w:t>.</w:t>
            </w:r>
          </w:p>
        </w:tc>
        <w:tc>
          <w:tcPr>
            <w:tcW w:w="708" w:type="dxa"/>
            <w:shd w:val="clear" w:color="auto" w:fill="auto"/>
          </w:tcPr>
          <w:p w14:paraId="1F919491" w14:textId="77777777" w:rsidR="000B762C" w:rsidRPr="003235AF" w:rsidRDefault="000B762C" w:rsidP="0058515E">
            <w:pPr>
              <w:pStyle w:val="TAC"/>
            </w:pPr>
            <w:r w:rsidRPr="003235AF">
              <w:t>&lt;--</w:t>
            </w:r>
          </w:p>
        </w:tc>
        <w:tc>
          <w:tcPr>
            <w:tcW w:w="2976" w:type="dxa"/>
            <w:shd w:val="clear" w:color="auto" w:fill="auto"/>
          </w:tcPr>
          <w:p w14:paraId="2EFD391F" w14:textId="77777777" w:rsidR="000B762C" w:rsidRPr="003235AF" w:rsidRDefault="000B762C" w:rsidP="0058515E">
            <w:pPr>
              <w:pStyle w:val="TAL"/>
            </w:pPr>
            <w:r w:rsidRPr="003235AF">
              <w:t>MAC PDU</w:t>
            </w:r>
          </w:p>
        </w:tc>
        <w:tc>
          <w:tcPr>
            <w:tcW w:w="567" w:type="dxa"/>
            <w:shd w:val="clear" w:color="auto" w:fill="auto"/>
          </w:tcPr>
          <w:p w14:paraId="438527D0" w14:textId="77777777" w:rsidR="000B762C" w:rsidRPr="003235AF" w:rsidRDefault="000B762C" w:rsidP="0058515E">
            <w:pPr>
              <w:pStyle w:val="TAC"/>
            </w:pPr>
            <w:r w:rsidRPr="003235AF">
              <w:t>-</w:t>
            </w:r>
          </w:p>
        </w:tc>
        <w:tc>
          <w:tcPr>
            <w:tcW w:w="850" w:type="dxa"/>
            <w:shd w:val="clear" w:color="auto" w:fill="auto"/>
          </w:tcPr>
          <w:p w14:paraId="66553053" w14:textId="77777777" w:rsidR="000B762C" w:rsidRPr="003235AF" w:rsidRDefault="000B762C" w:rsidP="0058515E">
            <w:pPr>
              <w:pStyle w:val="TAC"/>
            </w:pPr>
            <w:r w:rsidRPr="003235AF">
              <w:t>-</w:t>
            </w:r>
          </w:p>
        </w:tc>
      </w:tr>
      <w:tr w:rsidR="000B762C" w:rsidRPr="003235AF" w14:paraId="674552A4" w14:textId="77777777" w:rsidTr="0058515E">
        <w:tc>
          <w:tcPr>
            <w:tcW w:w="534" w:type="dxa"/>
            <w:shd w:val="clear" w:color="auto" w:fill="auto"/>
          </w:tcPr>
          <w:p w14:paraId="45062EDB" w14:textId="77777777" w:rsidR="000B762C" w:rsidRPr="003235AF" w:rsidRDefault="000B762C" w:rsidP="0058515E">
            <w:pPr>
              <w:pStyle w:val="TAC"/>
              <w:rPr>
                <w:lang w:eastAsia="zh-CN"/>
              </w:rPr>
            </w:pPr>
            <w:r w:rsidRPr="003235AF">
              <w:rPr>
                <w:lang w:eastAsia="zh-CN"/>
              </w:rPr>
              <w:t>9</w:t>
            </w:r>
          </w:p>
        </w:tc>
        <w:tc>
          <w:tcPr>
            <w:tcW w:w="3968" w:type="dxa"/>
            <w:shd w:val="clear" w:color="auto" w:fill="auto"/>
          </w:tcPr>
          <w:p w14:paraId="19405569" w14:textId="4F5BE3F8" w:rsidR="000B762C" w:rsidRPr="003235AF" w:rsidRDefault="000B762C" w:rsidP="0058515E">
            <w:pPr>
              <w:pStyle w:val="TAL"/>
            </w:pPr>
            <w:r w:rsidRPr="003235AF">
              <w:t>The SS sends an UL grant suitable for transmitting loop back PDU on NR S</w:t>
            </w:r>
            <w:ins w:id="31" w:author="Zhaoya" w:date="2025-02-05T15:59:00Z">
              <w:r>
                <w:t>p</w:t>
              </w:r>
            </w:ins>
            <w:r w:rsidRPr="003235AF">
              <w:t>Cell.</w:t>
            </w:r>
          </w:p>
        </w:tc>
        <w:tc>
          <w:tcPr>
            <w:tcW w:w="708" w:type="dxa"/>
            <w:shd w:val="clear" w:color="auto" w:fill="auto"/>
          </w:tcPr>
          <w:p w14:paraId="54196C6B" w14:textId="77777777" w:rsidR="000B762C" w:rsidRPr="003235AF" w:rsidRDefault="000B762C" w:rsidP="0058515E">
            <w:pPr>
              <w:pStyle w:val="TAC"/>
            </w:pPr>
            <w:r w:rsidRPr="003235AF">
              <w:t>&lt;--</w:t>
            </w:r>
          </w:p>
        </w:tc>
        <w:tc>
          <w:tcPr>
            <w:tcW w:w="2976" w:type="dxa"/>
            <w:shd w:val="clear" w:color="auto" w:fill="auto"/>
          </w:tcPr>
          <w:p w14:paraId="6E612573" w14:textId="77777777" w:rsidR="000B762C" w:rsidRPr="003235AF" w:rsidRDefault="000B762C" w:rsidP="0058515E">
            <w:pPr>
              <w:pStyle w:val="TAL"/>
            </w:pPr>
            <w:r w:rsidRPr="003235AF">
              <w:t>(UL Grant)</w:t>
            </w:r>
          </w:p>
          <w:p w14:paraId="1FE6B227" w14:textId="77777777" w:rsidR="000B762C" w:rsidRPr="003235AF" w:rsidRDefault="000B762C" w:rsidP="0058515E">
            <w:pPr>
              <w:pStyle w:val="TAL"/>
            </w:pPr>
            <w:r w:rsidRPr="003235AF">
              <w:t>DCI format 0_3 (</w:t>
            </w:r>
            <w:r w:rsidRPr="003235AF">
              <w:rPr>
                <w:lang w:eastAsia="zh-CN"/>
              </w:rPr>
              <w:t>Frequency domain resource assignment indicated that</w:t>
            </w:r>
            <w:r w:rsidRPr="003235AF">
              <w:t xml:space="preserve"> only SCell is scheduled)</w:t>
            </w:r>
          </w:p>
        </w:tc>
        <w:tc>
          <w:tcPr>
            <w:tcW w:w="567" w:type="dxa"/>
            <w:shd w:val="clear" w:color="auto" w:fill="auto"/>
          </w:tcPr>
          <w:p w14:paraId="704D41EE" w14:textId="77777777" w:rsidR="000B762C" w:rsidRPr="003235AF" w:rsidRDefault="000B762C" w:rsidP="0058515E">
            <w:pPr>
              <w:pStyle w:val="TAC"/>
            </w:pPr>
            <w:r w:rsidRPr="003235AF">
              <w:t>-</w:t>
            </w:r>
          </w:p>
        </w:tc>
        <w:tc>
          <w:tcPr>
            <w:tcW w:w="850" w:type="dxa"/>
            <w:shd w:val="clear" w:color="auto" w:fill="auto"/>
          </w:tcPr>
          <w:p w14:paraId="5EE73767" w14:textId="77777777" w:rsidR="000B762C" w:rsidRPr="003235AF" w:rsidRDefault="000B762C" w:rsidP="0058515E">
            <w:pPr>
              <w:pStyle w:val="TAC"/>
            </w:pPr>
            <w:r w:rsidRPr="003235AF">
              <w:t>-</w:t>
            </w:r>
          </w:p>
        </w:tc>
      </w:tr>
      <w:tr w:rsidR="000B762C" w:rsidRPr="003235AF" w14:paraId="3170D60F" w14:textId="77777777" w:rsidTr="0058515E">
        <w:tc>
          <w:tcPr>
            <w:tcW w:w="534" w:type="dxa"/>
            <w:shd w:val="clear" w:color="auto" w:fill="auto"/>
          </w:tcPr>
          <w:p w14:paraId="698050D1" w14:textId="77777777" w:rsidR="000B762C" w:rsidRPr="003235AF" w:rsidRDefault="000B762C" w:rsidP="0058515E">
            <w:pPr>
              <w:pStyle w:val="TAC"/>
              <w:rPr>
                <w:lang w:eastAsia="zh-CN"/>
              </w:rPr>
            </w:pPr>
            <w:r w:rsidRPr="003235AF">
              <w:rPr>
                <w:lang w:eastAsia="zh-CN"/>
              </w:rPr>
              <w:t>10</w:t>
            </w:r>
          </w:p>
        </w:tc>
        <w:tc>
          <w:tcPr>
            <w:tcW w:w="3968" w:type="dxa"/>
            <w:shd w:val="clear" w:color="auto" w:fill="auto"/>
          </w:tcPr>
          <w:p w14:paraId="7AA949B3" w14:textId="77777777" w:rsidR="000B762C" w:rsidRPr="003235AF" w:rsidRDefault="000B762C" w:rsidP="0058515E">
            <w:pPr>
              <w:pStyle w:val="TAL"/>
            </w:pPr>
            <w:r w:rsidRPr="003235AF">
              <w:t xml:space="preserve">Check: Does the UE transmit a MAC PDU </w:t>
            </w:r>
            <w:r w:rsidRPr="003235AF">
              <w:rPr>
                <w:iCs/>
              </w:rPr>
              <w:t xml:space="preserve">on </w:t>
            </w:r>
            <w:r w:rsidRPr="003235AF">
              <w:t>SCell containing the loop back PDU</w:t>
            </w:r>
            <w:r w:rsidRPr="003235AF">
              <w:rPr>
                <w:lang w:eastAsia="zh-CN"/>
              </w:rPr>
              <w:t>?</w:t>
            </w:r>
          </w:p>
        </w:tc>
        <w:tc>
          <w:tcPr>
            <w:tcW w:w="708" w:type="dxa"/>
            <w:shd w:val="clear" w:color="auto" w:fill="auto"/>
          </w:tcPr>
          <w:p w14:paraId="4B7D47D2" w14:textId="77777777" w:rsidR="000B762C" w:rsidRPr="003235AF" w:rsidRDefault="000B762C" w:rsidP="0058515E">
            <w:pPr>
              <w:pStyle w:val="TAC"/>
            </w:pPr>
            <w:r w:rsidRPr="003235AF">
              <w:t>--&gt;</w:t>
            </w:r>
          </w:p>
        </w:tc>
        <w:tc>
          <w:tcPr>
            <w:tcW w:w="2976" w:type="dxa"/>
            <w:shd w:val="clear" w:color="auto" w:fill="auto"/>
          </w:tcPr>
          <w:p w14:paraId="20391D6E" w14:textId="77777777" w:rsidR="000B762C" w:rsidRPr="003235AF" w:rsidRDefault="000B762C" w:rsidP="0058515E">
            <w:pPr>
              <w:pStyle w:val="TAL"/>
            </w:pPr>
            <w:r w:rsidRPr="003235AF">
              <w:t>MAC PDU</w:t>
            </w:r>
          </w:p>
        </w:tc>
        <w:tc>
          <w:tcPr>
            <w:tcW w:w="567" w:type="dxa"/>
            <w:shd w:val="clear" w:color="auto" w:fill="auto"/>
          </w:tcPr>
          <w:p w14:paraId="4A2ACC24" w14:textId="77777777" w:rsidR="000B762C" w:rsidRPr="003235AF" w:rsidRDefault="000B762C" w:rsidP="0058515E">
            <w:pPr>
              <w:pStyle w:val="TAC"/>
            </w:pPr>
            <w:r w:rsidRPr="003235AF">
              <w:rPr>
                <w:lang w:eastAsia="zh-CN"/>
              </w:rPr>
              <w:t>2</w:t>
            </w:r>
          </w:p>
        </w:tc>
        <w:tc>
          <w:tcPr>
            <w:tcW w:w="850" w:type="dxa"/>
            <w:shd w:val="clear" w:color="auto" w:fill="auto"/>
          </w:tcPr>
          <w:p w14:paraId="66E67058" w14:textId="77777777" w:rsidR="000B762C" w:rsidRPr="003235AF" w:rsidRDefault="000B762C" w:rsidP="0058515E">
            <w:pPr>
              <w:pStyle w:val="TAC"/>
            </w:pPr>
            <w:r w:rsidRPr="003235AF">
              <w:rPr>
                <w:lang w:eastAsia="zh-CN"/>
              </w:rPr>
              <w:t>P</w:t>
            </w:r>
          </w:p>
        </w:tc>
      </w:tr>
      <w:tr w:rsidR="000B762C" w:rsidRPr="003235AF" w14:paraId="4D684499" w14:textId="77777777" w:rsidTr="0058515E">
        <w:tc>
          <w:tcPr>
            <w:tcW w:w="534" w:type="dxa"/>
            <w:shd w:val="clear" w:color="auto" w:fill="auto"/>
          </w:tcPr>
          <w:p w14:paraId="50D0BB1D" w14:textId="77777777" w:rsidR="000B762C" w:rsidRPr="003235AF" w:rsidRDefault="000B762C" w:rsidP="0058515E">
            <w:pPr>
              <w:pStyle w:val="TAC"/>
              <w:rPr>
                <w:lang w:eastAsia="zh-CN"/>
              </w:rPr>
            </w:pPr>
            <w:r w:rsidRPr="003235AF">
              <w:rPr>
                <w:lang w:eastAsia="zh-CN"/>
              </w:rPr>
              <w:t>11</w:t>
            </w:r>
          </w:p>
        </w:tc>
        <w:tc>
          <w:tcPr>
            <w:tcW w:w="3968" w:type="dxa"/>
            <w:shd w:val="clear" w:color="auto" w:fill="auto"/>
          </w:tcPr>
          <w:p w14:paraId="72A7342E" w14:textId="13458DBE" w:rsidR="000B762C" w:rsidRPr="003235AF" w:rsidRDefault="000B762C" w:rsidP="0058515E">
            <w:pPr>
              <w:pStyle w:val="TAL"/>
            </w:pPr>
            <w:r w:rsidRPr="003235AF">
              <w:t>The SS transmits a downlink assignment addressed to the C-RNTI assigned to the UE on NR S</w:t>
            </w:r>
            <w:ins w:id="32" w:author="Zhaoya" w:date="2025-02-05T16:00:00Z">
              <w:r>
                <w:t>p</w:t>
              </w:r>
            </w:ins>
            <w:r w:rsidRPr="003235AF">
              <w:t>Cell.</w:t>
            </w:r>
          </w:p>
        </w:tc>
        <w:tc>
          <w:tcPr>
            <w:tcW w:w="708" w:type="dxa"/>
            <w:shd w:val="clear" w:color="auto" w:fill="auto"/>
          </w:tcPr>
          <w:p w14:paraId="1389B117" w14:textId="77777777" w:rsidR="000B762C" w:rsidRPr="003235AF" w:rsidRDefault="000B762C" w:rsidP="0058515E">
            <w:pPr>
              <w:pStyle w:val="TAC"/>
            </w:pPr>
            <w:r w:rsidRPr="003235AF">
              <w:t>&lt;--</w:t>
            </w:r>
          </w:p>
        </w:tc>
        <w:tc>
          <w:tcPr>
            <w:tcW w:w="2976" w:type="dxa"/>
            <w:shd w:val="clear" w:color="auto" w:fill="auto"/>
          </w:tcPr>
          <w:p w14:paraId="245B73E2" w14:textId="77777777" w:rsidR="000B762C" w:rsidRPr="003235AF" w:rsidRDefault="000B762C" w:rsidP="0058515E">
            <w:pPr>
              <w:pStyle w:val="TAL"/>
            </w:pPr>
            <w:r w:rsidRPr="003235AF">
              <w:t>DCI format 1_1</w:t>
            </w:r>
          </w:p>
        </w:tc>
        <w:tc>
          <w:tcPr>
            <w:tcW w:w="567" w:type="dxa"/>
            <w:shd w:val="clear" w:color="auto" w:fill="auto"/>
          </w:tcPr>
          <w:p w14:paraId="6379653D" w14:textId="77777777" w:rsidR="000B762C" w:rsidRPr="003235AF" w:rsidRDefault="000B762C" w:rsidP="0058515E">
            <w:pPr>
              <w:pStyle w:val="TAC"/>
              <w:rPr>
                <w:lang w:eastAsia="zh-CN"/>
              </w:rPr>
            </w:pPr>
            <w:r w:rsidRPr="003235AF">
              <w:t>-</w:t>
            </w:r>
          </w:p>
        </w:tc>
        <w:tc>
          <w:tcPr>
            <w:tcW w:w="850" w:type="dxa"/>
            <w:shd w:val="clear" w:color="auto" w:fill="auto"/>
          </w:tcPr>
          <w:p w14:paraId="432DC195" w14:textId="77777777" w:rsidR="000B762C" w:rsidRPr="003235AF" w:rsidRDefault="000B762C" w:rsidP="0058515E">
            <w:pPr>
              <w:pStyle w:val="TAC"/>
              <w:rPr>
                <w:lang w:eastAsia="zh-CN"/>
              </w:rPr>
            </w:pPr>
            <w:r w:rsidRPr="003235AF">
              <w:t>-</w:t>
            </w:r>
          </w:p>
        </w:tc>
      </w:tr>
      <w:tr w:rsidR="000B762C" w:rsidRPr="003235AF" w14:paraId="2A6C714A" w14:textId="77777777" w:rsidTr="0058515E">
        <w:tc>
          <w:tcPr>
            <w:tcW w:w="534" w:type="dxa"/>
            <w:shd w:val="clear" w:color="auto" w:fill="auto"/>
          </w:tcPr>
          <w:p w14:paraId="341C88C2" w14:textId="77777777" w:rsidR="000B762C" w:rsidRPr="003235AF" w:rsidRDefault="000B762C" w:rsidP="0058515E">
            <w:pPr>
              <w:pStyle w:val="TAC"/>
              <w:rPr>
                <w:lang w:eastAsia="zh-CN"/>
              </w:rPr>
            </w:pPr>
            <w:r w:rsidRPr="003235AF">
              <w:rPr>
                <w:lang w:eastAsia="zh-CN"/>
              </w:rPr>
              <w:t>12</w:t>
            </w:r>
          </w:p>
        </w:tc>
        <w:tc>
          <w:tcPr>
            <w:tcW w:w="3968" w:type="dxa"/>
            <w:shd w:val="clear" w:color="auto" w:fill="auto"/>
          </w:tcPr>
          <w:p w14:paraId="45B758E3" w14:textId="7C54A5B3" w:rsidR="000B762C" w:rsidRPr="003235AF" w:rsidRDefault="000B762C" w:rsidP="0058515E">
            <w:pPr>
              <w:pStyle w:val="TAL"/>
            </w:pPr>
            <w:r w:rsidRPr="003235AF">
              <w:t>The SS transmits a MAC PDU containing RLC status PDU acknowledging reception of RLC PDU in step 10 on NR S</w:t>
            </w:r>
            <w:ins w:id="33" w:author="Zhaoya" w:date="2025-02-05T17:43:00Z">
              <w:r w:rsidR="00107775">
                <w:t>p</w:t>
              </w:r>
            </w:ins>
            <w:r w:rsidRPr="003235AF">
              <w:t>Cell.</w:t>
            </w:r>
          </w:p>
        </w:tc>
        <w:tc>
          <w:tcPr>
            <w:tcW w:w="708" w:type="dxa"/>
            <w:shd w:val="clear" w:color="auto" w:fill="auto"/>
          </w:tcPr>
          <w:p w14:paraId="25D9D136" w14:textId="77777777" w:rsidR="000B762C" w:rsidRPr="003235AF" w:rsidRDefault="000B762C" w:rsidP="0058515E">
            <w:pPr>
              <w:pStyle w:val="TAC"/>
            </w:pPr>
            <w:r w:rsidRPr="003235AF">
              <w:t>&lt;--</w:t>
            </w:r>
          </w:p>
        </w:tc>
        <w:tc>
          <w:tcPr>
            <w:tcW w:w="2976" w:type="dxa"/>
            <w:shd w:val="clear" w:color="auto" w:fill="auto"/>
          </w:tcPr>
          <w:p w14:paraId="303BC8CE" w14:textId="77777777" w:rsidR="000B762C" w:rsidRPr="003235AF" w:rsidRDefault="000B762C" w:rsidP="0058515E">
            <w:pPr>
              <w:pStyle w:val="TAL"/>
            </w:pPr>
            <w:r w:rsidRPr="003235AF">
              <w:t>MAC PDU</w:t>
            </w:r>
          </w:p>
        </w:tc>
        <w:tc>
          <w:tcPr>
            <w:tcW w:w="567" w:type="dxa"/>
            <w:shd w:val="clear" w:color="auto" w:fill="auto"/>
          </w:tcPr>
          <w:p w14:paraId="0093458E" w14:textId="77777777" w:rsidR="000B762C" w:rsidRPr="003235AF" w:rsidRDefault="000B762C" w:rsidP="0058515E">
            <w:pPr>
              <w:pStyle w:val="TAC"/>
              <w:rPr>
                <w:lang w:eastAsia="zh-CN"/>
              </w:rPr>
            </w:pPr>
            <w:r w:rsidRPr="003235AF">
              <w:t>-</w:t>
            </w:r>
          </w:p>
        </w:tc>
        <w:tc>
          <w:tcPr>
            <w:tcW w:w="850" w:type="dxa"/>
            <w:shd w:val="clear" w:color="auto" w:fill="auto"/>
          </w:tcPr>
          <w:p w14:paraId="2CE00D56" w14:textId="77777777" w:rsidR="000B762C" w:rsidRPr="003235AF" w:rsidRDefault="000B762C" w:rsidP="0058515E">
            <w:pPr>
              <w:pStyle w:val="TAC"/>
              <w:rPr>
                <w:lang w:eastAsia="zh-CN"/>
              </w:rPr>
            </w:pPr>
            <w:r w:rsidRPr="003235AF">
              <w:t>-</w:t>
            </w:r>
          </w:p>
        </w:tc>
      </w:tr>
      <w:tr w:rsidR="000B762C" w:rsidRPr="003235AF" w14:paraId="413D5D1F" w14:textId="77777777" w:rsidTr="0058515E">
        <w:tc>
          <w:tcPr>
            <w:tcW w:w="534" w:type="dxa"/>
            <w:shd w:val="clear" w:color="auto" w:fill="auto"/>
          </w:tcPr>
          <w:p w14:paraId="1D42E915" w14:textId="77777777" w:rsidR="000B762C" w:rsidRPr="003235AF" w:rsidRDefault="000B762C" w:rsidP="0058515E">
            <w:pPr>
              <w:pStyle w:val="TAC"/>
              <w:rPr>
                <w:lang w:eastAsia="zh-CN"/>
              </w:rPr>
            </w:pPr>
            <w:r w:rsidRPr="003235AF">
              <w:rPr>
                <w:lang w:eastAsia="zh-CN"/>
              </w:rPr>
              <w:t>13</w:t>
            </w:r>
          </w:p>
        </w:tc>
        <w:tc>
          <w:tcPr>
            <w:tcW w:w="3968" w:type="dxa"/>
            <w:shd w:val="clear" w:color="auto" w:fill="auto"/>
          </w:tcPr>
          <w:p w14:paraId="2AF48782" w14:textId="2BB67710" w:rsidR="000B762C" w:rsidRPr="003235AF" w:rsidRDefault="000B762C" w:rsidP="00BC32BC">
            <w:pPr>
              <w:pStyle w:val="TAL"/>
            </w:pPr>
            <w:r w:rsidRPr="003235AF">
              <w:t xml:space="preserve">The SS indicates new transmissions on PDCCH of </w:t>
            </w:r>
            <w:del w:id="34" w:author="Zhaoya" w:date="2025-02-05T17:46:00Z">
              <w:r w:rsidRPr="003235AF" w:rsidDel="00107775">
                <w:delText xml:space="preserve">both </w:delText>
              </w:r>
            </w:del>
            <w:r w:rsidRPr="003235AF">
              <w:t>SpCell</w:t>
            </w:r>
            <w:del w:id="35" w:author="Zhaoya" w:date="2025-02-05T17:46:00Z">
              <w:r w:rsidRPr="003235AF" w:rsidDel="00107775">
                <w:delText xml:space="preserve"> and SCell</w:delText>
              </w:r>
            </w:del>
            <w:r w:rsidRPr="003235AF">
              <w:t>, and transmits MAC PDU</w:t>
            </w:r>
            <w:del w:id="36" w:author="Zhaoya" w:date="2025-02-06T16:18:00Z">
              <w:r w:rsidRPr="003235AF" w:rsidDel="00BC32BC">
                <w:delText>s</w:delText>
              </w:r>
            </w:del>
            <w:r w:rsidRPr="003235AF">
              <w:t xml:space="preserve"> on </w:t>
            </w:r>
            <w:del w:id="37" w:author="Zhaoya" w:date="2025-02-05T17:46:00Z">
              <w:r w:rsidRPr="003235AF" w:rsidDel="00107775">
                <w:delText xml:space="preserve">both </w:delText>
              </w:r>
            </w:del>
            <w:r w:rsidRPr="003235AF">
              <w:t>SpCell</w:t>
            </w:r>
            <w:del w:id="38" w:author="Zhaoya" w:date="2025-02-05T17:46:00Z">
              <w:r w:rsidRPr="003235AF" w:rsidDel="00107775">
                <w:delText xml:space="preserve"> and SCell</w:delText>
              </w:r>
            </w:del>
            <w:r w:rsidRPr="003235AF">
              <w:t xml:space="preserve"> (containing </w:t>
            </w:r>
            <w:del w:id="39" w:author="Zhaoya" w:date="2025-02-05T17:46:00Z">
              <w:r w:rsidRPr="003235AF" w:rsidDel="00107775">
                <w:delText xml:space="preserve">an </w:delText>
              </w:r>
            </w:del>
            <w:ins w:id="40" w:author="Zhaoya" w:date="2025-02-05T17:46:00Z">
              <w:r w:rsidR="00107775">
                <w:t>two</w:t>
              </w:r>
              <w:r w:rsidR="00107775" w:rsidRPr="003235AF">
                <w:t xml:space="preserve"> </w:t>
              </w:r>
            </w:ins>
            <w:r w:rsidRPr="003235AF">
              <w:t>RLC PDU</w:t>
            </w:r>
            <w:ins w:id="41" w:author="Zhaoya" w:date="2025-02-05T17:54:00Z">
              <w:r w:rsidR="009F2D6F">
                <w:t>s</w:t>
              </w:r>
            </w:ins>
            <w:r w:rsidRPr="003235AF">
              <w:t>).</w:t>
            </w:r>
          </w:p>
        </w:tc>
        <w:tc>
          <w:tcPr>
            <w:tcW w:w="708" w:type="dxa"/>
            <w:shd w:val="clear" w:color="auto" w:fill="auto"/>
          </w:tcPr>
          <w:p w14:paraId="01FF6341" w14:textId="77777777" w:rsidR="000B762C" w:rsidRPr="003235AF" w:rsidRDefault="000B762C" w:rsidP="0058515E">
            <w:pPr>
              <w:pStyle w:val="TAC"/>
            </w:pPr>
            <w:r w:rsidRPr="003235AF">
              <w:t>&lt;--</w:t>
            </w:r>
          </w:p>
        </w:tc>
        <w:tc>
          <w:tcPr>
            <w:tcW w:w="2976" w:type="dxa"/>
            <w:shd w:val="clear" w:color="auto" w:fill="auto"/>
          </w:tcPr>
          <w:p w14:paraId="3D8F685A" w14:textId="77777777" w:rsidR="000B762C" w:rsidRPr="003235AF" w:rsidRDefault="000B762C" w:rsidP="0058515E">
            <w:pPr>
              <w:pStyle w:val="TAL"/>
            </w:pPr>
            <w:r w:rsidRPr="003235AF">
              <w:t>MAC PDU</w:t>
            </w:r>
          </w:p>
        </w:tc>
        <w:tc>
          <w:tcPr>
            <w:tcW w:w="567" w:type="dxa"/>
            <w:shd w:val="clear" w:color="auto" w:fill="auto"/>
          </w:tcPr>
          <w:p w14:paraId="41A31B94" w14:textId="77777777" w:rsidR="000B762C" w:rsidRPr="003235AF" w:rsidRDefault="000B762C" w:rsidP="0058515E">
            <w:pPr>
              <w:pStyle w:val="TAC"/>
            </w:pPr>
            <w:r w:rsidRPr="003235AF">
              <w:t>-</w:t>
            </w:r>
          </w:p>
        </w:tc>
        <w:tc>
          <w:tcPr>
            <w:tcW w:w="850" w:type="dxa"/>
            <w:shd w:val="clear" w:color="auto" w:fill="auto"/>
          </w:tcPr>
          <w:p w14:paraId="2965CB84" w14:textId="77777777" w:rsidR="000B762C" w:rsidRPr="003235AF" w:rsidRDefault="000B762C" w:rsidP="0058515E">
            <w:pPr>
              <w:pStyle w:val="TAC"/>
            </w:pPr>
            <w:r w:rsidRPr="003235AF">
              <w:t>-</w:t>
            </w:r>
          </w:p>
        </w:tc>
      </w:tr>
      <w:tr w:rsidR="000B762C" w:rsidRPr="003235AF" w14:paraId="57BBC75E" w14:textId="77777777" w:rsidTr="0058515E">
        <w:tc>
          <w:tcPr>
            <w:tcW w:w="534" w:type="dxa"/>
            <w:shd w:val="clear" w:color="auto" w:fill="auto"/>
          </w:tcPr>
          <w:p w14:paraId="6A2A43C1" w14:textId="77777777" w:rsidR="000B762C" w:rsidRPr="003235AF" w:rsidRDefault="000B762C" w:rsidP="0058515E">
            <w:pPr>
              <w:pStyle w:val="TAC"/>
              <w:rPr>
                <w:lang w:eastAsia="zh-CN"/>
              </w:rPr>
            </w:pPr>
            <w:r w:rsidRPr="003235AF">
              <w:rPr>
                <w:lang w:eastAsia="zh-CN"/>
              </w:rPr>
              <w:t>14</w:t>
            </w:r>
          </w:p>
        </w:tc>
        <w:tc>
          <w:tcPr>
            <w:tcW w:w="3968" w:type="dxa"/>
            <w:shd w:val="clear" w:color="auto" w:fill="auto"/>
          </w:tcPr>
          <w:p w14:paraId="7276269E" w14:textId="172FA7BB" w:rsidR="000B762C" w:rsidRPr="003235AF" w:rsidRDefault="000B762C" w:rsidP="00F97019">
            <w:pPr>
              <w:pStyle w:val="TAL"/>
            </w:pPr>
            <w:r w:rsidRPr="003235AF">
              <w:t xml:space="preserve">The SS sends an UL grant suitable for transmitting loop back PDU on </w:t>
            </w:r>
            <w:del w:id="42" w:author="Zhaoya" w:date="2025-02-05T16:16:00Z">
              <w:r w:rsidRPr="003235AF" w:rsidDel="00F97019">
                <w:rPr>
                  <w:lang w:eastAsia="zh-CN"/>
                </w:rPr>
                <w:delText>both</w:delText>
              </w:r>
              <w:r w:rsidRPr="003235AF" w:rsidDel="00F97019">
                <w:delText xml:space="preserve"> </w:delText>
              </w:r>
            </w:del>
            <w:r w:rsidRPr="003235AF">
              <w:t>SpCell</w:t>
            </w:r>
            <w:del w:id="43" w:author="Zhaoya" w:date="2025-02-05T16:16:00Z">
              <w:r w:rsidRPr="003235AF" w:rsidDel="00F97019">
                <w:delText xml:space="preserve"> </w:delText>
              </w:r>
              <w:r w:rsidRPr="003235AF" w:rsidDel="00F97019">
                <w:rPr>
                  <w:lang w:eastAsia="zh-CN"/>
                </w:rPr>
                <w:delText xml:space="preserve">and </w:delText>
              </w:r>
              <w:r w:rsidRPr="003235AF" w:rsidDel="00F97019">
                <w:delText>SCell</w:delText>
              </w:r>
            </w:del>
            <w:r w:rsidRPr="003235AF">
              <w:t>.</w:t>
            </w:r>
            <w:ins w:id="44" w:author="Zhaoya" w:date="2025-02-05T17:50:00Z">
              <w:r w:rsidR="00107775">
                <w:t>(Note 3)</w:t>
              </w:r>
            </w:ins>
          </w:p>
        </w:tc>
        <w:tc>
          <w:tcPr>
            <w:tcW w:w="708" w:type="dxa"/>
            <w:shd w:val="clear" w:color="auto" w:fill="auto"/>
          </w:tcPr>
          <w:p w14:paraId="39B45DA1" w14:textId="77777777" w:rsidR="000B762C" w:rsidRPr="003235AF" w:rsidRDefault="000B762C" w:rsidP="0058515E">
            <w:pPr>
              <w:pStyle w:val="TAC"/>
            </w:pPr>
            <w:r w:rsidRPr="003235AF">
              <w:t>&lt;--</w:t>
            </w:r>
          </w:p>
        </w:tc>
        <w:tc>
          <w:tcPr>
            <w:tcW w:w="2976" w:type="dxa"/>
            <w:shd w:val="clear" w:color="auto" w:fill="auto"/>
          </w:tcPr>
          <w:p w14:paraId="5778C86C" w14:textId="77777777" w:rsidR="000B762C" w:rsidRPr="003235AF" w:rsidRDefault="000B762C" w:rsidP="0058515E">
            <w:pPr>
              <w:pStyle w:val="TAL"/>
            </w:pPr>
            <w:r w:rsidRPr="003235AF">
              <w:t>(UL Grant)</w:t>
            </w:r>
          </w:p>
          <w:p w14:paraId="4FADB665" w14:textId="77777777" w:rsidR="000B762C" w:rsidRPr="003235AF" w:rsidRDefault="000B762C" w:rsidP="0058515E">
            <w:pPr>
              <w:pStyle w:val="TAL"/>
            </w:pPr>
            <w:r w:rsidRPr="003235AF">
              <w:t>DCI format 0_3 (</w:t>
            </w:r>
            <w:r w:rsidRPr="003235AF">
              <w:rPr>
                <w:lang w:eastAsia="zh-CN"/>
              </w:rPr>
              <w:t>Frequency domain resource assignment indicated that both</w:t>
            </w:r>
            <w:r w:rsidRPr="003235AF">
              <w:t xml:space="preserve"> S</w:t>
            </w:r>
            <w:r w:rsidRPr="003235AF">
              <w:rPr>
                <w:lang w:eastAsia="zh-CN"/>
              </w:rPr>
              <w:t xml:space="preserve">pCell and </w:t>
            </w:r>
            <w:r w:rsidRPr="003235AF">
              <w:t xml:space="preserve">SCell </w:t>
            </w:r>
            <w:r w:rsidRPr="003235AF">
              <w:rPr>
                <w:lang w:eastAsia="zh-CN"/>
              </w:rPr>
              <w:t>are</w:t>
            </w:r>
            <w:r w:rsidRPr="003235AF">
              <w:t xml:space="preserve"> scheduled)</w:t>
            </w:r>
          </w:p>
        </w:tc>
        <w:tc>
          <w:tcPr>
            <w:tcW w:w="567" w:type="dxa"/>
            <w:shd w:val="clear" w:color="auto" w:fill="auto"/>
          </w:tcPr>
          <w:p w14:paraId="563B0E64" w14:textId="77777777" w:rsidR="000B762C" w:rsidRPr="003235AF" w:rsidRDefault="000B762C" w:rsidP="0058515E">
            <w:pPr>
              <w:pStyle w:val="TAC"/>
            </w:pPr>
            <w:r w:rsidRPr="003235AF">
              <w:t>-</w:t>
            </w:r>
          </w:p>
        </w:tc>
        <w:tc>
          <w:tcPr>
            <w:tcW w:w="850" w:type="dxa"/>
            <w:shd w:val="clear" w:color="auto" w:fill="auto"/>
          </w:tcPr>
          <w:p w14:paraId="32A3FA08" w14:textId="77777777" w:rsidR="000B762C" w:rsidRPr="003235AF" w:rsidRDefault="000B762C" w:rsidP="0058515E">
            <w:pPr>
              <w:pStyle w:val="TAC"/>
            </w:pPr>
            <w:r w:rsidRPr="003235AF">
              <w:t>-</w:t>
            </w:r>
          </w:p>
        </w:tc>
      </w:tr>
      <w:tr w:rsidR="000B762C" w:rsidRPr="003235AF" w14:paraId="017BA412" w14:textId="77777777" w:rsidTr="0058515E">
        <w:tc>
          <w:tcPr>
            <w:tcW w:w="534" w:type="dxa"/>
            <w:shd w:val="clear" w:color="auto" w:fill="auto"/>
          </w:tcPr>
          <w:p w14:paraId="59DC3F68" w14:textId="77777777" w:rsidR="000B762C" w:rsidRPr="003235AF" w:rsidRDefault="000B762C" w:rsidP="0058515E">
            <w:pPr>
              <w:pStyle w:val="TAC"/>
              <w:rPr>
                <w:lang w:eastAsia="zh-CN"/>
              </w:rPr>
            </w:pPr>
            <w:r w:rsidRPr="003235AF">
              <w:rPr>
                <w:lang w:eastAsia="zh-CN"/>
              </w:rPr>
              <w:t>15</w:t>
            </w:r>
          </w:p>
        </w:tc>
        <w:tc>
          <w:tcPr>
            <w:tcW w:w="3968" w:type="dxa"/>
            <w:shd w:val="clear" w:color="auto" w:fill="auto"/>
          </w:tcPr>
          <w:p w14:paraId="717965F3" w14:textId="5B8C7C8A" w:rsidR="000B762C" w:rsidRPr="003235AF" w:rsidRDefault="000B762C" w:rsidP="0058515E">
            <w:pPr>
              <w:pStyle w:val="TAL"/>
            </w:pPr>
            <w:r w:rsidRPr="003235AF">
              <w:t>Check: Does the UE transmit MAC PDU</w:t>
            </w:r>
            <w:r w:rsidRPr="003235AF">
              <w:rPr>
                <w:lang w:eastAsia="zh-CN"/>
              </w:rPr>
              <w:t>s</w:t>
            </w:r>
            <w:r w:rsidRPr="003235AF">
              <w:t xml:space="preserve"> </w:t>
            </w:r>
            <w:r w:rsidRPr="003235AF">
              <w:rPr>
                <w:iCs/>
              </w:rPr>
              <w:t xml:space="preserve">on </w:t>
            </w:r>
            <w:r w:rsidRPr="003235AF">
              <w:rPr>
                <w:iCs/>
                <w:lang w:eastAsia="zh-CN"/>
              </w:rPr>
              <w:t>both</w:t>
            </w:r>
            <w:r w:rsidRPr="003235AF">
              <w:rPr>
                <w:iCs/>
              </w:rPr>
              <w:t xml:space="preserve"> </w:t>
            </w:r>
            <w:r w:rsidRPr="003235AF">
              <w:t xml:space="preserve">SpCell </w:t>
            </w:r>
            <w:r w:rsidRPr="003235AF">
              <w:rPr>
                <w:lang w:eastAsia="zh-CN"/>
              </w:rPr>
              <w:t>and</w:t>
            </w:r>
            <w:r w:rsidRPr="003235AF">
              <w:t xml:space="preserve"> SC</w:t>
            </w:r>
            <w:r w:rsidRPr="003235AF">
              <w:rPr>
                <w:lang w:eastAsia="zh-CN"/>
              </w:rPr>
              <w:t>ell</w:t>
            </w:r>
            <w:r w:rsidRPr="003235AF">
              <w:t xml:space="preserve"> containing the loop back PDU</w:t>
            </w:r>
            <w:r w:rsidRPr="003235AF">
              <w:rPr>
                <w:lang w:eastAsia="zh-CN"/>
              </w:rPr>
              <w:t>?</w:t>
            </w:r>
            <w:ins w:id="45" w:author="Zhaoya" w:date="2025-02-05T17:53:00Z">
              <w:r w:rsidR="009F2D6F">
                <w:rPr>
                  <w:lang w:eastAsia="zh-CN"/>
                </w:rPr>
                <w:t>(Note 4)</w:t>
              </w:r>
            </w:ins>
          </w:p>
        </w:tc>
        <w:tc>
          <w:tcPr>
            <w:tcW w:w="708" w:type="dxa"/>
            <w:shd w:val="clear" w:color="auto" w:fill="auto"/>
          </w:tcPr>
          <w:p w14:paraId="59490E11" w14:textId="77777777" w:rsidR="000B762C" w:rsidRPr="003235AF" w:rsidRDefault="000B762C" w:rsidP="0058515E">
            <w:pPr>
              <w:pStyle w:val="TAC"/>
            </w:pPr>
            <w:r w:rsidRPr="003235AF">
              <w:t>--&gt;</w:t>
            </w:r>
          </w:p>
        </w:tc>
        <w:tc>
          <w:tcPr>
            <w:tcW w:w="2976" w:type="dxa"/>
            <w:shd w:val="clear" w:color="auto" w:fill="auto"/>
          </w:tcPr>
          <w:p w14:paraId="62AD8681" w14:textId="77777777" w:rsidR="000B762C" w:rsidRPr="003235AF" w:rsidRDefault="000B762C" w:rsidP="0058515E">
            <w:pPr>
              <w:pStyle w:val="TAL"/>
            </w:pPr>
            <w:r w:rsidRPr="003235AF">
              <w:t>MAC PDU</w:t>
            </w:r>
          </w:p>
        </w:tc>
        <w:tc>
          <w:tcPr>
            <w:tcW w:w="567" w:type="dxa"/>
            <w:shd w:val="clear" w:color="auto" w:fill="auto"/>
          </w:tcPr>
          <w:p w14:paraId="360DE505" w14:textId="77777777" w:rsidR="000B762C" w:rsidRPr="003235AF" w:rsidRDefault="000B762C" w:rsidP="0058515E">
            <w:pPr>
              <w:pStyle w:val="TAC"/>
            </w:pPr>
            <w:r w:rsidRPr="003235AF">
              <w:rPr>
                <w:lang w:eastAsia="zh-CN"/>
              </w:rPr>
              <w:t>3</w:t>
            </w:r>
          </w:p>
        </w:tc>
        <w:tc>
          <w:tcPr>
            <w:tcW w:w="850" w:type="dxa"/>
            <w:shd w:val="clear" w:color="auto" w:fill="auto"/>
          </w:tcPr>
          <w:p w14:paraId="4E17C8B5" w14:textId="77777777" w:rsidR="000B762C" w:rsidRPr="003235AF" w:rsidRDefault="000B762C" w:rsidP="0058515E">
            <w:pPr>
              <w:pStyle w:val="TAC"/>
            </w:pPr>
            <w:r w:rsidRPr="003235AF">
              <w:rPr>
                <w:lang w:eastAsia="zh-CN"/>
              </w:rPr>
              <w:t>P</w:t>
            </w:r>
          </w:p>
        </w:tc>
      </w:tr>
      <w:tr w:rsidR="000B762C" w:rsidRPr="003235AF" w14:paraId="6DB93029" w14:textId="77777777" w:rsidTr="0058515E">
        <w:tc>
          <w:tcPr>
            <w:tcW w:w="534" w:type="dxa"/>
            <w:shd w:val="clear" w:color="auto" w:fill="auto"/>
          </w:tcPr>
          <w:p w14:paraId="7F51F19F" w14:textId="77777777" w:rsidR="000B762C" w:rsidRPr="003235AF" w:rsidRDefault="000B762C" w:rsidP="0058515E">
            <w:pPr>
              <w:pStyle w:val="TAC"/>
              <w:rPr>
                <w:lang w:eastAsia="zh-CN"/>
              </w:rPr>
            </w:pPr>
            <w:r w:rsidRPr="003235AF">
              <w:rPr>
                <w:lang w:eastAsia="zh-CN"/>
              </w:rPr>
              <w:t>16</w:t>
            </w:r>
          </w:p>
        </w:tc>
        <w:tc>
          <w:tcPr>
            <w:tcW w:w="3968" w:type="dxa"/>
            <w:shd w:val="clear" w:color="auto" w:fill="auto"/>
          </w:tcPr>
          <w:p w14:paraId="05AF4B9D" w14:textId="77777777" w:rsidR="000B762C" w:rsidRPr="003235AF" w:rsidRDefault="000B762C" w:rsidP="0058515E">
            <w:pPr>
              <w:pStyle w:val="TAL"/>
            </w:pPr>
            <w:r w:rsidRPr="003235AF">
              <w:t>The SS transmits a downlink assignment addressed to the C-RNTI assigned to the UE on SpCell.</w:t>
            </w:r>
          </w:p>
        </w:tc>
        <w:tc>
          <w:tcPr>
            <w:tcW w:w="708" w:type="dxa"/>
            <w:shd w:val="clear" w:color="auto" w:fill="auto"/>
          </w:tcPr>
          <w:p w14:paraId="30F485CD" w14:textId="77777777" w:rsidR="000B762C" w:rsidRPr="003235AF" w:rsidRDefault="000B762C" w:rsidP="0058515E">
            <w:pPr>
              <w:pStyle w:val="TAC"/>
            </w:pPr>
            <w:r w:rsidRPr="003235AF">
              <w:t>&lt;--</w:t>
            </w:r>
          </w:p>
        </w:tc>
        <w:tc>
          <w:tcPr>
            <w:tcW w:w="2976" w:type="dxa"/>
            <w:shd w:val="clear" w:color="auto" w:fill="auto"/>
          </w:tcPr>
          <w:p w14:paraId="2FBDD30E" w14:textId="77777777" w:rsidR="000B762C" w:rsidRPr="003235AF" w:rsidRDefault="000B762C" w:rsidP="0058515E">
            <w:pPr>
              <w:pStyle w:val="TAL"/>
            </w:pPr>
            <w:r w:rsidRPr="003235AF">
              <w:t>DCI format 1_1</w:t>
            </w:r>
          </w:p>
        </w:tc>
        <w:tc>
          <w:tcPr>
            <w:tcW w:w="567" w:type="dxa"/>
            <w:shd w:val="clear" w:color="auto" w:fill="auto"/>
          </w:tcPr>
          <w:p w14:paraId="205681CD" w14:textId="77777777" w:rsidR="000B762C" w:rsidRPr="003235AF" w:rsidRDefault="000B762C" w:rsidP="0058515E">
            <w:pPr>
              <w:pStyle w:val="TAC"/>
            </w:pPr>
            <w:r w:rsidRPr="003235AF">
              <w:t>-</w:t>
            </w:r>
          </w:p>
        </w:tc>
        <w:tc>
          <w:tcPr>
            <w:tcW w:w="850" w:type="dxa"/>
            <w:shd w:val="clear" w:color="auto" w:fill="auto"/>
          </w:tcPr>
          <w:p w14:paraId="31BE546A" w14:textId="77777777" w:rsidR="000B762C" w:rsidRPr="003235AF" w:rsidRDefault="000B762C" w:rsidP="0058515E">
            <w:pPr>
              <w:pStyle w:val="TAC"/>
            </w:pPr>
            <w:r w:rsidRPr="003235AF">
              <w:t>-</w:t>
            </w:r>
          </w:p>
        </w:tc>
      </w:tr>
      <w:tr w:rsidR="000B762C" w:rsidRPr="003235AF" w14:paraId="37FDB1B4" w14:textId="77777777" w:rsidTr="0058515E">
        <w:tc>
          <w:tcPr>
            <w:tcW w:w="534" w:type="dxa"/>
            <w:shd w:val="clear" w:color="auto" w:fill="auto"/>
          </w:tcPr>
          <w:p w14:paraId="747983EF" w14:textId="77777777" w:rsidR="000B762C" w:rsidRPr="003235AF" w:rsidRDefault="000B762C" w:rsidP="0058515E">
            <w:pPr>
              <w:pStyle w:val="TAC"/>
              <w:rPr>
                <w:lang w:eastAsia="zh-CN"/>
              </w:rPr>
            </w:pPr>
            <w:r w:rsidRPr="003235AF">
              <w:rPr>
                <w:lang w:eastAsia="zh-CN"/>
              </w:rPr>
              <w:t>17</w:t>
            </w:r>
          </w:p>
        </w:tc>
        <w:tc>
          <w:tcPr>
            <w:tcW w:w="3968" w:type="dxa"/>
            <w:shd w:val="clear" w:color="auto" w:fill="auto"/>
          </w:tcPr>
          <w:p w14:paraId="74C76F84" w14:textId="06B590D9" w:rsidR="000B762C" w:rsidRPr="003235AF" w:rsidRDefault="000B762C" w:rsidP="00107775">
            <w:pPr>
              <w:pStyle w:val="TAL"/>
            </w:pPr>
            <w:r w:rsidRPr="003235AF">
              <w:t>The SS transmits MAC PDU containing RLC status PDU acknowledging reception of RLC PDU</w:t>
            </w:r>
            <w:r w:rsidRPr="003235AF">
              <w:rPr>
                <w:lang w:eastAsia="zh-CN"/>
              </w:rPr>
              <w:t>s</w:t>
            </w:r>
            <w:r w:rsidRPr="003235AF">
              <w:t xml:space="preserve"> in step 15</w:t>
            </w:r>
            <w:ins w:id="46" w:author="Zhaoya" w:date="2025-02-05T16:17:00Z">
              <w:r w:rsidR="00F97019">
                <w:t xml:space="preserve"> on NR SpCell</w:t>
              </w:r>
            </w:ins>
            <w:r w:rsidRPr="003235AF">
              <w:t>.</w:t>
            </w:r>
          </w:p>
        </w:tc>
        <w:tc>
          <w:tcPr>
            <w:tcW w:w="708" w:type="dxa"/>
            <w:shd w:val="clear" w:color="auto" w:fill="auto"/>
          </w:tcPr>
          <w:p w14:paraId="220E195C" w14:textId="77777777" w:rsidR="000B762C" w:rsidRPr="003235AF" w:rsidRDefault="000B762C" w:rsidP="0058515E">
            <w:pPr>
              <w:pStyle w:val="TAC"/>
            </w:pPr>
            <w:r w:rsidRPr="003235AF">
              <w:t>&lt;--</w:t>
            </w:r>
          </w:p>
        </w:tc>
        <w:tc>
          <w:tcPr>
            <w:tcW w:w="2976" w:type="dxa"/>
            <w:shd w:val="clear" w:color="auto" w:fill="auto"/>
          </w:tcPr>
          <w:p w14:paraId="11EFA263" w14:textId="77777777" w:rsidR="000B762C" w:rsidRPr="003235AF" w:rsidRDefault="000B762C" w:rsidP="0058515E">
            <w:pPr>
              <w:pStyle w:val="TAL"/>
            </w:pPr>
            <w:r w:rsidRPr="003235AF">
              <w:t>MAC PDU</w:t>
            </w:r>
          </w:p>
        </w:tc>
        <w:tc>
          <w:tcPr>
            <w:tcW w:w="567" w:type="dxa"/>
            <w:shd w:val="clear" w:color="auto" w:fill="auto"/>
          </w:tcPr>
          <w:p w14:paraId="313559C7" w14:textId="77777777" w:rsidR="000B762C" w:rsidRPr="003235AF" w:rsidRDefault="000B762C" w:rsidP="0058515E">
            <w:pPr>
              <w:pStyle w:val="TAC"/>
            </w:pPr>
            <w:r w:rsidRPr="003235AF">
              <w:t>-</w:t>
            </w:r>
          </w:p>
        </w:tc>
        <w:tc>
          <w:tcPr>
            <w:tcW w:w="850" w:type="dxa"/>
            <w:shd w:val="clear" w:color="auto" w:fill="auto"/>
          </w:tcPr>
          <w:p w14:paraId="66C1E867" w14:textId="77777777" w:rsidR="000B762C" w:rsidRPr="003235AF" w:rsidRDefault="000B762C" w:rsidP="0058515E">
            <w:pPr>
              <w:pStyle w:val="TAC"/>
            </w:pPr>
            <w:r w:rsidRPr="003235AF">
              <w:t>-</w:t>
            </w:r>
          </w:p>
        </w:tc>
      </w:tr>
      <w:tr w:rsidR="000B762C" w:rsidRPr="003235AF" w:rsidDel="00107775" w14:paraId="5A13F186" w14:textId="11A715DE" w:rsidTr="0058515E">
        <w:trPr>
          <w:del w:id="47" w:author="Zhaoya" w:date="2025-02-05T17:49:00Z"/>
        </w:trPr>
        <w:tc>
          <w:tcPr>
            <w:tcW w:w="534" w:type="dxa"/>
            <w:shd w:val="clear" w:color="auto" w:fill="auto"/>
          </w:tcPr>
          <w:p w14:paraId="1A970AA7" w14:textId="248EBA14" w:rsidR="000B762C" w:rsidRPr="003235AF" w:rsidDel="00107775" w:rsidRDefault="000B762C" w:rsidP="0058515E">
            <w:pPr>
              <w:pStyle w:val="TAC"/>
              <w:rPr>
                <w:del w:id="48" w:author="Zhaoya" w:date="2025-02-05T17:49:00Z"/>
                <w:lang w:eastAsia="zh-CN"/>
              </w:rPr>
            </w:pPr>
            <w:del w:id="49" w:author="Zhaoya" w:date="2025-02-05T17:49:00Z">
              <w:r w:rsidRPr="003235AF" w:rsidDel="00107775">
                <w:rPr>
                  <w:lang w:eastAsia="zh-CN"/>
                </w:rPr>
                <w:lastRenderedPageBreak/>
                <w:delText>18</w:delText>
              </w:r>
            </w:del>
          </w:p>
        </w:tc>
        <w:tc>
          <w:tcPr>
            <w:tcW w:w="3968" w:type="dxa"/>
            <w:shd w:val="clear" w:color="auto" w:fill="auto"/>
          </w:tcPr>
          <w:p w14:paraId="2F806E5A" w14:textId="4547D936" w:rsidR="000B762C" w:rsidRPr="003235AF" w:rsidDel="00107775" w:rsidRDefault="000B762C" w:rsidP="00107775">
            <w:pPr>
              <w:pStyle w:val="TAL"/>
              <w:rPr>
                <w:del w:id="50" w:author="Zhaoya" w:date="2025-02-05T17:49:00Z"/>
              </w:rPr>
            </w:pPr>
            <w:del w:id="51" w:author="Zhaoya" w:date="2025-02-05T17:49:00Z">
              <w:r w:rsidRPr="003235AF" w:rsidDel="00107775">
                <w:delText>The SS transmits a downlink assignment addressed to the C-RNTI assigned to the UE on SC</w:delText>
              </w:r>
              <w:r w:rsidRPr="003235AF" w:rsidDel="00107775">
                <w:rPr>
                  <w:lang w:eastAsia="zh-CN"/>
                </w:rPr>
                <w:delText>ell</w:delText>
              </w:r>
              <w:r w:rsidRPr="003235AF" w:rsidDel="00107775">
                <w:delText>.</w:delText>
              </w:r>
            </w:del>
          </w:p>
        </w:tc>
        <w:tc>
          <w:tcPr>
            <w:tcW w:w="708" w:type="dxa"/>
            <w:shd w:val="clear" w:color="auto" w:fill="auto"/>
          </w:tcPr>
          <w:p w14:paraId="6D1649AF" w14:textId="7064BBAA" w:rsidR="000B762C" w:rsidRPr="003235AF" w:rsidDel="00107775" w:rsidRDefault="000B762C" w:rsidP="0058515E">
            <w:pPr>
              <w:pStyle w:val="TAC"/>
              <w:rPr>
                <w:del w:id="52" w:author="Zhaoya" w:date="2025-02-05T17:49:00Z"/>
              </w:rPr>
            </w:pPr>
            <w:del w:id="53" w:author="Zhaoya" w:date="2025-02-05T17:49:00Z">
              <w:r w:rsidRPr="003235AF" w:rsidDel="00107775">
                <w:delText>&lt;--</w:delText>
              </w:r>
            </w:del>
          </w:p>
        </w:tc>
        <w:tc>
          <w:tcPr>
            <w:tcW w:w="2976" w:type="dxa"/>
            <w:shd w:val="clear" w:color="auto" w:fill="auto"/>
          </w:tcPr>
          <w:p w14:paraId="0B15BA5C" w14:textId="63805ACC" w:rsidR="000B762C" w:rsidRPr="003235AF" w:rsidDel="00107775" w:rsidRDefault="000B762C" w:rsidP="0058515E">
            <w:pPr>
              <w:pStyle w:val="TAL"/>
              <w:rPr>
                <w:del w:id="54" w:author="Zhaoya" w:date="2025-02-05T17:49:00Z"/>
              </w:rPr>
            </w:pPr>
            <w:del w:id="55" w:author="Zhaoya" w:date="2025-02-05T17:49:00Z">
              <w:r w:rsidRPr="003235AF" w:rsidDel="00107775">
                <w:delText>DCI format 1_1</w:delText>
              </w:r>
            </w:del>
          </w:p>
        </w:tc>
        <w:tc>
          <w:tcPr>
            <w:tcW w:w="567" w:type="dxa"/>
            <w:shd w:val="clear" w:color="auto" w:fill="auto"/>
          </w:tcPr>
          <w:p w14:paraId="5B9B1198" w14:textId="4E282FA2" w:rsidR="000B762C" w:rsidRPr="003235AF" w:rsidDel="00107775" w:rsidRDefault="000B762C" w:rsidP="0058515E">
            <w:pPr>
              <w:pStyle w:val="TAC"/>
              <w:rPr>
                <w:del w:id="56" w:author="Zhaoya" w:date="2025-02-05T17:49:00Z"/>
              </w:rPr>
            </w:pPr>
            <w:del w:id="57" w:author="Zhaoya" w:date="2025-02-05T17:49:00Z">
              <w:r w:rsidRPr="003235AF" w:rsidDel="00107775">
                <w:delText>-</w:delText>
              </w:r>
            </w:del>
          </w:p>
        </w:tc>
        <w:tc>
          <w:tcPr>
            <w:tcW w:w="850" w:type="dxa"/>
            <w:shd w:val="clear" w:color="auto" w:fill="auto"/>
          </w:tcPr>
          <w:p w14:paraId="66FEDA92" w14:textId="76B8266D" w:rsidR="000B762C" w:rsidRPr="003235AF" w:rsidDel="00107775" w:rsidRDefault="000B762C" w:rsidP="0058515E">
            <w:pPr>
              <w:pStyle w:val="TAC"/>
              <w:rPr>
                <w:del w:id="58" w:author="Zhaoya" w:date="2025-02-05T17:49:00Z"/>
              </w:rPr>
            </w:pPr>
            <w:del w:id="59" w:author="Zhaoya" w:date="2025-02-05T17:49:00Z">
              <w:r w:rsidRPr="003235AF" w:rsidDel="00107775">
                <w:delText>-</w:delText>
              </w:r>
            </w:del>
          </w:p>
        </w:tc>
      </w:tr>
      <w:tr w:rsidR="000B762C" w:rsidRPr="003235AF" w:rsidDel="00107775" w14:paraId="0AF7EC19" w14:textId="3B91A5DC" w:rsidTr="0058515E">
        <w:trPr>
          <w:del w:id="60" w:author="Zhaoya" w:date="2025-02-05T17:49:00Z"/>
        </w:trPr>
        <w:tc>
          <w:tcPr>
            <w:tcW w:w="534" w:type="dxa"/>
            <w:shd w:val="clear" w:color="auto" w:fill="auto"/>
          </w:tcPr>
          <w:p w14:paraId="4A257D64" w14:textId="51FE9946" w:rsidR="000B762C" w:rsidRPr="003235AF" w:rsidDel="00107775" w:rsidRDefault="000B762C" w:rsidP="0058515E">
            <w:pPr>
              <w:pStyle w:val="TAC"/>
              <w:rPr>
                <w:del w:id="61" w:author="Zhaoya" w:date="2025-02-05T17:49:00Z"/>
                <w:lang w:eastAsia="zh-CN"/>
              </w:rPr>
            </w:pPr>
            <w:del w:id="62" w:author="Zhaoya" w:date="2025-02-05T17:49:00Z">
              <w:r w:rsidRPr="003235AF" w:rsidDel="00107775">
                <w:rPr>
                  <w:lang w:eastAsia="zh-CN"/>
                </w:rPr>
                <w:delText>19</w:delText>
              </w:r>
            </w:del>
          </w:p>
        </w:tc>
        <w:tc>
          <w:tcPr>
            <w:tcW w:w="3968" w:type="dxa"/>
            <w:shd w:val="clear" w:color="auto" w:fill="auto"/>
          </w:tcPr>
          <w:p w14:paraId="1B484BC2" w14:textId="0DE37CAF" w:rsidR="000B762C" w:rsidRPr="003235AF" w:rsidDel="00107775" w:rsidRDefault="000B762C" w:rsidP="00107775">
            <w:pPr>
              <w:pStyle w:val="TAL"/>
              <w:rPr>
                <w:del w:id="63" w:author="Zhaoya" w:date="2025-02-05T17:49:00Z"/>
              </w:rPr>
            </w:pPr>
            <w:del w:id="64" w:author="Zhaoya" w:date="2025-02-05T17:49:00Z">
              <w:r w:rsidRPr="003235AF" w:rsidDel="00107775">
                <w:delText>The SS transmits MAC PDU containing RLC status PDU acknowledging reception of RLC PDU</w:delText>
              </w:r>
              <w:r w:rsidRPr="003235AF" w:rsidDel="00107775">
                <w:rPr>
                  <w:lang w:eastAsia="zh-CN"/>
                </w:rPr>
                <w:delText>s</w:delText>
              </w:r>
              <w:r w:rsidRPr="003235AF" w:rsidDel="00107775">
                <w:delText xml:space="preserve"> in step 15.</w:delText>
              </w:r>
            </w:del>
          </w:p>
        </w:tc>
        <w:tc>
          <w:tcPr>
            <w:tcW w:w="708" w:type="dxa"/>
            <w:shd w:val="clear" w:color="auto" w:fill="auto"/>
          </w:tcPr>
          <w:p w14:paraId="3F8F1091" w14:textId="6B32F6E1" w:rsidR="000B762C" w:rsidRPr="003235AF" w:rsidDel="00107775" w:rsidRDefault="000B762C" w:rsidP="0058515E">
            <w:pPr>
              <w:pStyle w:val="TAC"/>
              <w:rPr>
                <w:del w:id="65" w:author="Zhaoya" w:date="2025-02-05T17:49:00Z"/>
              </w:rPr>
            </w:pPr>
            <w:del w:id="66" w:author="Zhaoya" w:date="2025-02-05T17:49:00Z">
              <w:r w:rsidRPr="003235AF" w:rsidDel="00107775">
                <w:delText>&lt;--</w:delText>
              </w:r>
            </w:del>
          </w:p>
        </w:tc>
        <w:tc>
          <w:tcPr>
            <w:tcW w:w="2976" w:type="dxa"/>
            <w:shd w:val="clear" w:color="auto" w:fill="auto"/>
          </w:tcPr>
          <w:p w14:paraId="6E7B6244" w14:textId="1D35F426" w:rsidR="000B762C" w:rsidRPr="003235AF" w:rsidDel="00107775" w:rsidRDefault="000B762C" w:rsidP="0058515E">
            <w:pPr>
              <w:pStyle w:val="TAL"/>
              <w:rPr>
                <w:del w:id="67" w:author="Zhaoya" w:date="2025-02-05T17:49:00Z"/>
              </w:rPr>
            </w:pPr>
            <w:del w:id="68" w:author="Zhaoya" w:date="2025-02-05T17:49:00Z">
              <w:r w:rsidRPr="003235AF" w:rsidDel="00107775">
                <w:delText>MAC PDU</w:delText>
              </w:r>
            </w:del>
          </w:p>
        </w:tc>
        <w:tc>
          <w:tcPr>
            <w:tcW w:w="567" w:type="dxa"/>
            <w:shd w:val="clear" w:color="auto" w:fill="auto"/>
          </w:tcPr>
          <w:p w14:paraId="0E75B182" w14:textId="39E42A8D" w:rsidR="000B762C" w:rsidRPr="003235AF" w:rsidDel="00107775" w:rsidRDefault="000B762C" w:rsidP="0058515E">
            <w:pPr>
              <w:pStyle w:val="TAC"/>
              <w:rPr>
                <w:del w:id="69" w:author="Zhaoya" w:date="2025-02-05T17:49:00Z"/>
              </w:rPr>
            </w:pPr>
            <w:del w:id="70" w:author="Zhaoya" w:date="2025-02-05T17:49:00Z">
              <w:r w:rsidRPr="003235AF" w:rsidDel="00107775">
                <w:delText>-</w:delText>
              </w:r>
            </w:del>
          </w:p>
        </w:tc>
        <w:tc>
          <w:tcPr>
            <w:tcW w:w="850" w:type="dxa"/>
            <w:shd w:val="clear" w:color="auto" w:fill="auto"/>
          </w:tcPr>
          <w:p w14:paraId="542783CB" w14:textId="01412769" w:rsidR="000B762C" w:rsidRPr="003235AF" w:rsidDel="00107775" w:rsidRDefault="000B762C" w:rsidP="0058515E">
            <w:pPr>
              <w:pStyle w:val="TAC"/>
              <w:rPr>
                <w:del w:id="71" w:author="Zhaoya" w:date="2025-02-05T17:49:00Z"/>
              </w:rPr>
            </w:pPr>
            <w:del w:id="72" w:author="Zhaoya" w:date="2025-02-05T17:49:00Z">
              <w:r w:rsidRPr="003235AF" w:rsidDel="00107775">
                <w:delText>-</w:delText>
              </w:r>
            </w:del>
          </w:p>
        </w:tc>
      </w:tr>
      <w:tr w:rsidR="000B762C" w:rsidRPr="003235AF" w14:paraId="33B09481" w14:textId="77777777" w:rsidTr="0058515E">
        <w:tc>
          <w:tcPr>
            <w:tcW w:w="9603" w:type="dxa"/>
            <w:gridSpan w:val="6"/>
            <w:shd w:val="clear" w:color="auto" w:fill="auto"/>
          </w:tcPr>
          <w:p w14:paraId="64293D64" w14:textId="77777777" w:rsidR="000B762C" w:rsidRPr="003235AF" w:rsidRDefault="000B762C" w:rsidP="0058515E">
            <w:pPr>
              <w:pStyle w:val="TAN"/>
              <w:rPr>
                <w:i/>
              </w:rPr>
            </w:pPr>
            <w:r w:rsidRPr="003235AF">
              <w:t>Note 1:</w:t>
            </w:r>
            <w:r w:rsidRPr="003235AF">
              <w:tab/>
              <w:t xml:space="preserve">Scheduling cell is NR SpCell (NR Cell 1), and reference cell is also NR SpCell (NR Cell 1). Therefore, the single DCI (DCI format 0_3) is counted on the NR Cell 1, and DCI </w:t>
            </w:r>
            <w:r w:rsidRPr="003235AF">
              <w:rPr>
                <w:lang w:eastAsia="zh-CN"/>
              </w:rPr>
              <w:t>size alignment procedure specified in 38.212 clause 7.3.1.0 for NR Cell 1 is complete in step4C.</w:t>
            </w:r>
          </w:p>
          <w:p w14:paraId="051463AA" w14:textId="44924C15" w:rsidR="000B762C" w:rsidRDefault="000B762C" w:rsidP="000B762C">
            <w:pPr>
              <w:pStyle w:val="TAC"/>
              <w:ind w:left="900" w:hangingChars="500" w:hanging="900"/>
              <w:jc w:val="left"/>
              <w:rPr>
                <w:ins w:id="73" w:author="Zhaoya" w:date="2025-02-05T17:51:00Z"/>
                <w:lang w:eastAsia="zh-CN"/>
              </w:rPr>
            </w:pPr>
            <w:r w:rsidRPr="003235AF">
              <w:t>Note 2:</w:t>
            </w:r>
            <w:r w:rsidRPr="003235AF">
              <w:tab/>
            </w:r>
            <w:del w:id="74" w:author="Zhaoya" w:date="2025-02-05T15:58:00Z">
              <w:r w:rsidRPr="003235AF" w:rsidDel="000B762C">
                <w:delText>For SA</w:delText>
              </w:r>
            </w:del>
            <w:del w:id="75" w:author="Zhaoya" w:date="2025-02-06T09:13:00Z">
              <w:r w:rsidRPr="003235AF" w:rsidDel="0058515E">
                <w:delText xml:space="preserve"> </w:delText>
              </w:r>
            </w:del>
            <w:ins w:id="76" w:author="Zhaoya" w:date="2025-02-06T09:13:00Z">
              <w:r w:rsidR="0058515E">
                <w:t>T</w:t>
              </w:r>
            </w:ins>
            <w:del w:id="77" w:author="Zhaoya" w:date="2025-02-06T09:13:00Z">
              <w:r w:rsidRPr="003235AF" w:rsidDel="0058515E">
                <w:delText>t</w:delText>
              </w:r>
            </w:del>
            <w:r w:rsidRPr="003235AF">
              <w:t xml:space="preserve">he NR </w:t>
            </w:r>
            <w:r w:rsidRPr="003235AF">
              <w:rPr>
                <w:i/>
              </w:rPr>
              <w:t>RRCReconfiguration</w:t>
            </w:r>
            <w:ins w:id="78" w:author="Zhaoya" w:date="2024-10-16T09:15:00Z">
              <w:r w:rsidR="00CE24FA">
                <w:rPr>
                  <w:i/>
                </w:rPr>
                <w:t>Complete</w:t>
              </w:r>
            </w:ins>
            <w:r w:rsidRPr="003235AF">
              <w:t xml:space="preserve"> message is scheduled by DCI format 0_0 to avoid DCI size </w:t>
            </w:r>
            <w:r w:rsidRPr="003235AF">
              <w:rPr>
                <w:lang w:eastAsia="zh-CN"/>
              </w:rPr>
              <w:t>misalignment</w:t>
            </w:r>
            <w:r w:rsidRPr="003235AF">
              <w:t xml:space="preserve"> for DCI format </w:t>
            </w:r>
            <w:r w:rsidRPr="003235AF">
              <w:rPr>
                <w:lang w:eastAsia="zh-CN"/>
              </w:rPr>
              <w:t xml:space="preserve">0_1 </w:t>
            </w:r>
            <w:ins w:id="79" w:author="Zhaoya" w:date="2025-02-05T15:58:00Z">
              <w:r w:rsidRPr="002E63FF">
                <w:rPr>
                  <w:lang w:eastAsia="zh-CN"/>
                </w:rPr>
                <w:t>(according to TS 38.212 [14] clause 7.3.1.0 step 4C)</w:t>
              </w:r>
              <w:r>
                <w:rPr>
                  <w:lang w:eastAsia="zh-CN"/>
                </w:rPr>
                <w:t xml:space="preserve"> </w:t>
              </w:r>
            </w:ins>
            <w:r w:rsidRPr="003235AF">
              <w:rPr>
                <w:lang w:eastAsia="zh-CN"/>
              </w:rPr>
              <w:t xml:space="preserve">between UE and SS </w:t>
            </w:r>
            <w:ins w:id="80" w:author="Zhaoya" w:date="2025-02-05T15:58:00Z">
              <w:r w:rsidRPr="002E63FF">
                <w:rPr>
                  <w:lang w:eastAsia="zh-CN"/>
                </w:rPr>
                <w:t>during the reconfiguration.</w:t>
              </w:r>
            </w:ins>
            <w:del w:id="81" w:author="Zhaoya" w:date="2025-02-05T15:58:00Z">
              <w:r w:rsidRPr="003235AF" w:rsidDel="000B762C">
                <w:rPr>
                  <w:lang w:eastAsia="zh-CN"/>
                </w:rPr>
                <w:delText>temporarily.</w:delText>
              </w:r>
            </w:del>
          </w:p>
          <w:p w14:paraId="5E2E47A3" w14:textId="465DEF86" w:rsidR="00107775" w:rsidRDefault="00107775" w:rsidP="009F2D6F">
            <w:pPr>
              <w:pStyle w:val="TAN"/>
              <w:rPr>
                <w:ins w:id="82" w:author="Zhaoya" w:date="2025-02-05T17:57:00Z"/>
              </w:rPr>
            </w:pPr>
            <w:ins w:id="83" w:author="Zhaoya" w:date="2025-02-05T17:51:00Z">
              <w:r w:rsidRPr="003235AF">
                <w:t xml:space="preserve">Note </w:t>
              </w:r>
              <w:r>
                <w:t>3</w:t>
              </w:r>
              <w:r w:rsidRPr="003235AF">
                <w:t>:</w:t>
              </w:r>
              <w:r w:rsidRPr="003235AF">
                <w:tab/>
              </w:r>
              <w:r>
                <w:t>The UL grant for SpCell</w:t>
              </w:r>
            </w:ins>
            <w:ins w:id="84" w:author="Zhaoya" w:date="2025-02-05T17:52:00Z">
              <w:r>
                <w:t xml:space="preserve"> is</w:t>
              </w:r>
            </w:ins>
            <w:ins w:id="85" w:author="Zhaoya" w:date="2025-02-05T17:56:00Z">
              <w:r w:rsidR="009F2D6F">
                <w:t xml:space="preserve"> </w:t>
              </w:r>
            </w:ins>
            <w:ins w:id="86" w:author="Zhaoya" w:date="2025-02-06T16:20:00Z">
              <w:r w:rsidR="00BC32BC">
                <w:t>suitable</w:t>
              </w:r>
            </w:ins>
            <w:ins w:id="87" w:author="Zhaoya" w:date="2025-02-05T17:58:00Z">
              <w:r w:rsidR="009F2D6F">
                <w:t xml:space="preserve"> to transmit </w:t>
              </w:r>
            </w:ins>
            <w:ins w:id="88" w:author="Zhaoya" w:date="2025-02-06T16:20:00Z">
              <w:r w:rsidR="00BC32BC">
                <w:t>one</w:t>
              </w:r>
            </w:ins>
            <w:ins w:id="89" w:author="Zhaoya" w:date="2025-02-05T17:58:00Z">
              <w:r w:rsidR="00BC32BC">
                <w:t xml:space="preserve"> RLC PDU</w:t>
              </w:r>
              <w:bookmarkStart w:id="90" w:name="_GoBack"/>
              <w:bookmarkEnd w:id="90"/>
              <w:r w:rsidR="009F2D6F">
                <w:t xml:space="preserve"> in step 13</w:t>
              </w:r>
            </w:ins>
            <w:ins w:id="91" w:author="Zhaoya" w:date="2025-02-05T17:59:00Z">
              <w:r w:rsidR="009F2D6F">
                <w:t xml:space="preserve">, and the UL grant for SCell is </w:t>
              </w:r>
            </w:ins>
            <w:ins w:id="92" w:author="Zhaoya" w:date="2025-02-06T16:20:00Z">
              <w:r w:rsidR="00BC32BC">
                <w:t>suitable to transmit one</w:t>
              </w:r>
            </w:ins>
            <w:ins w:id="93" w:author="Zhaoya" w:date="2025-02-05T17:59:00Z">
              <w:r w:rsidR="00BC32BC">
                <w:t xml:space="preserve"> RLC PDU</w:t>
              </w:r>
              <w:r w:rsidR="009F2D6F">
                <w:t xml:space="preserve"> in step 13. </w:t>
              </w:r>
            </w:ins>
          </w:p>
          <w:p w14:paraId="1D251C04" w14:textId="247996F2" w:rsidR="009F2D6F" w:rsidRPr="009F2D6F" w:rsidRDefault="009F2D6F" w:rsidP="009F2D6F">
            <w:pPr>
              <w:pStyle w:val="TAN"/>
            </w:pPr>
            <w:ins w:id="94" w:author="Zhaoya" w:date="2025-02-05T17:57:00Z">
              <w:r w:rsidRPr="003235AF">
                <w:t xml:space="preserve">Note </w:t>
              </w:r>
              <w:r>
                <w:t>4</w:t>
              </w:r>
              <w:r w:rsidRPr="003235AF">
                <w:t>:</w:t>
              </w:r>
              <w:r w:rsidRPr="003235AF">
                <w:tab/>
              </w:r>
              <w:r>
                <w:t xml:space="preserve">UE </w:t>
              </w:r>
              <w:r>
                <w:rPr>
                  <w:rFonts w:hint="eastAsia"/>
                  <w:lang w:eastAsia="zh-CN"/>
                </w:rPr>
                <w:t>tr</w:t>
              </w:r>
              <w:r>
                <w:rPr>
                  <w:lang w:eastAsia="zh-CN"/>
                </w:rPr>
                <w:t>ansmit two M</w:t>
              </w:r>
            </w:ins>
            <w:ins w:id="95" w:author="Zhaoya" w:date="2025-02-05T17:58:00Z">
              <w:r>
                <w:rPr>
                  <w:lang w:eastAsia="zh-CN"/>
                </w:rPr>
                <w:t>AC PDUs, one MAC PDU on SpCell and one MAC PDU on SCell.</w:t>
              </w:r>
            </w:ins>
            <w:ins w:id="96" w:author="Zhaoya" w:date="2025-02-05T17:57:00Z">
              <w:r>
                <w:t xml:space="preserve"> </w:t>
              </w:r>
            </w:ins>
          </w:p>
        </w:tc>
      </w:tr>
    </w:tbl>
    <w:p w14:paraId="183DE48B" w14:textId="77777777" w:rsidR="000B762C" w:rsidRPr="003235AF" w:rsidRDefault="000B762C" w:rsidP="000B762C"/>
    <w:p w14:paraId="19756D82" w14:textId="77777777" w:rsidR="000B762C" w:rsidRPr="003235AF" w:rsidRDefault="000B762C" w:rsidP="000B762C">
      <w:pPr>
        <w:pStyle w:val="H6"/>
        <w:rPr>
          <w:lang w:eastAsia="zh-CN"/>
        </w:rPr>
      </w:pPr>
      <w:r w:rsidRPr="003235AF">
        <w:t>7.1.1.3.26.1.3.3</w:t>
      </w:r>
      <w:r w:rsidRPr="003235AF">
        <w:tab/>
        <w:t>Specific message contents</w:t>
      </w:r>
    </w:p>
    <w:p w14:paraId="48F6D2DE" w14:textId="77777777" w:rsidR="000B762C" w:rsidRPr="003235AF" w:rsidRDefault="000B762C" w:rsidP="000B762C">
      <w:pPr>
        <w:pStyle w:val="TH"/>
      </w:pPr>
      <w:r w:rsidRPr="003235AF">
        <w:t>Table 7.1.1.3.26.1.3.3-</w:t>
      </w:r>
      <w:r w:rsidRPr="003235AF">
        <w:rPr>
          <w:lang w:eastAsia="zh-CN"/>
        </w:rPr>
        <w:t>1</w:t>
      </w:r>
      <w:r w:rsidRPr="003235AF">
        <w:t xml:space="preserve">: </w:t>
      </w:r>
      <w:r w:rsidRPr="003235AF">
        <w:rPr>
          <w:i/>
        </w:rPr>
        <w:t>RRCReconfiguration</w:t>
      </w:r>
      <w:r w:rsidRPr="003235AF">
        <w:t xml:space="preserve"> (step </w:t>
      </w:r>
      <w:r w:rsidRPr="003235AF">
        <w:rPr>
          <w:lang w:eastAsia="zh-CN"/>
        </w:rPr>
        <w:t>1</w:t>
      </w:r>
      <w:r w:rsidRPr="003235AF">
        <w:t>, Table 7.1.1.3.26.1.3.2-1)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762C" w:rsidRPr="003235AF" w14:paraId="034EDEEA" w14:textId="77777777" w:rsidTr="0058515E">
        <w:tc>
          <w:tcPr>
            <w:tcW w:w="9738" w:type="dxa"/>
            <w:gridSpan w:val="4"/>
          </w:tcPr>
          <w:p w14:paraId="400462CB" w14:textId="77777777" w:rsidR="000B762C" w:rsidRPr="003235AF" w:rsidRDefault="000B762C" w:rsidP="0058515E">
            <w:pPr>
              <w:pStyle w:val="TAL"/>
              <w:rPr>
                <w:lang w:eastAsia="zh-CN"/>
              </w:rPr>
            </w:pPr>
            <w:r w:rsidRPr="003235AF">
              <w:t xml:space="preserve">Derivation Path: </w:t>
            </w:r>
            <w:r w:rsidRPr="003235AF">
              <w:rPr>
                <w:lang w:eastAsia="zh-CN"/>
              </w:rPr>
              <w:t xml:space="preserve">TS </w:t>
            </w:r>
            <w:r w:rsidRPr="003235AF">
              <w:t>3</w:t>
            </w:r>
            <w:r w:rsidRPr="003235AF">
              <w:rPr>
                <w:lang w:eastAsia="zh-CN"/>
              </w:rPr>
              <w:t>8</w:t>
            </w:r>
            <w:r w:rsidRPr="003235AF">
              <w:t>.508</w:t>
            </w:r>
            <w:r w:rsidRPr="003235AF">
              <w:rPr>
                <w:lang w:eastAsia="zh-CN"/>
              </w:rPr>
              <w:t>-1 [4], T</w:t>
            </w:r>
            <w:r w:rsidRPr="003235AF">
              <w:t>able 4.6.1-13</w:t>
            </w:r>
            <w:r w:rsidRPr="003235AF">
              <w:rPr>
                <w:lang w:eastAsia="zh-CN"/>
              </w:rPr>
              <w:t>.</w:t>
            </w:r>
          </w:p>
        </w:tc>
      </w:tr>
      <w:tr w:rsidR="000B762C" w:rsidRPr="003235AF" w14:paraId="0C96EFE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3CA7055" w14:textId="77777777" w:rsidR="000B762C" w:rsidRPr="003235AF" w:rsidRDefault="000B762C" w:rsidP="0058515E">
            <w:pPr>
              <w:pStyle w:val="TAH"/>
            </w:pPr>
            <w:r w:rsidRPr="003235AF">
              <w:t>Information Element</w:t>
            </w:r>
          </w:p>
        </w:tc>
        <w:tc>
          <w:tcPr>
            <w:tcW w:w="2267" w:type="dxa"/>
          </w:tcPr>
          <w:p w14:paraId="08441EA3" w14:textId="77777777" w:rsidR="000B762C" w:rsidRPr="003235AF" w:rsidRDefault="000B762C" w:rsidP="0058515E">
            <w:pPr>
              <w:pStyle w:val="TAH"/>
            </w:pPr>
            <w:r w:rsidRPr="003235AF">
              <w:t>Value/remark</w:t>
            </w:r>
          </w:p>
        </w:tc>
        <w:tc>
          <w:tcPr>
            <w:tcW w:w="1700" w:type="dxa"/>
          </w:tcPr>
          <w:p w14:paraId="38580EB3" w14:textId="77777777" w:rsidR="000B762C" w:rsidRPr="003235AF" w:rsidRDefault="000B762C" w:rsidP="0058515E">
            <w:pPr>
              <w:pStyle w:val="TAH"/>
            </w:pPr>
            <w:r w:rsidRPr="003235AF">
              <w:t>Comment</w:t>
            </w:r>
          </w:p>
        </w:tc>
        <w:tc>
          <w:tcPr>
            <w:tcW w:w="1245" w:type="dxa"/>
          </w:tcPr>
          <w:p w14:paraId="2538BC27" w14:textId="77777777" w:rsidR="000B762C" w:rsidRPr="003235AF" w:rsidRDefault="000B762C" w:rsidP="0058515E">
            <w:pPr>
              <w:pStyle w:val="TAH"/>
            </w:pPr>
            <w:r w:rsidRPr="003235AF">
              <w:t>Condition</w:t>
            </w:r>
          </w:p>
        </w:tc>
      </w:tr>
      <w:tr w:rsidR="000B762C" w:rsidRPr="003235AF" w14:paraId="63F17272"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57EFCB7" w14:textId="77777777" w:rsidR="000B762C" w:rsidRPr="003235AF" w:rsidRDefault="000B762C" w:rsidP="0058515E">
            <w:pPr>
              <w:pStyle w:val="TAL"/>
            </w:pPr>
            <w:r w:rsidRPr="003235AF">
              <w:t>RRCReconfiguration ::= SEQUENCE {</w:t>
            </w:r>
          </w:p>
        </w:tc>
        <w:tc>
          <w:tcPr>
            <w:tcW w:w="2267" w:type="dxa"/>
          </w:tcPr>
          <w:p w14:paraId="43B1B300" w14:textId="77777777" w:rsidR="000B762C" w:rsidRPr="003235AF" w:rsidRDefault="000B762C" w:rsidP="0058515E">
            <w:pPr>
              <w:pStyle w:val="TAL"/>
            </w:pPr>
          </w:p>
        </w:tc>
        <w:tc>
          <w:tcPr>
            <w:tcW w:w="1700" w:type="dxa"/>
          </w:tcPr>
          <w:p w14:paraId="132CDB86" w14:textId="77777777" w:rsidR="000B762C" w:rsidRPr="003235AF" w:rsidRDefault="000B762C" w:rsidP="0058515E">
            <w:pPr>
              <w:pStyle w:val="TAL"/>
            </w:pPr>
          </w:p>
        </w:tc>
        <w:tc>
          <w:tcPr>
            <w:tcW w:w="1245" w:type="dxa"/>
          </w:tcPr>
          <w:p w14:paraId="3AEE52F6" w14:textId="77777777" w:rsidR="000B762C" w:rsidRPr="003235AF" w:rsidRDefault="000B762C" w:rsidP="0058515E">
            <w:pPr>
              <w:pStyle w:val="TAL"/>
            </w:pPr>
          </w:p>
        </w:tc>
      </w:tr>
      <w:tr w:rsidR="000B762C" w:rsidRPr="003235AF" w14:paraId="4F280280"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C05967" w14:textId="77777777" w:rsidR="000B762C" w:rsidRPr="003235AF" w:rsidRDefault="000B762C" w:rsidP="0058515E">
            <w:pPr>
              <w:pStyle w:val="TAL"/>
            </w:pPr>
            <w:r w:rsidRPr="003235AF">
              <w:t xml:space="preserve">  criticalExtensions CHOICE {</w:t>
            </w:r>
          </w:p>
        </w:tc>
        <w:tc>
          <w:tcPr>
            <w:tcW w:w="2267" w:type="dxa"/>
          </w:tcPr>
          <w:p w14:paraId="2E32A407" w14:textId="77777777" w:rsidR="000B762C" w:rsidRPr="003235AF" w:rsidRDefault="000B762C" w:rsidP="0058515E">
            <w:pPr>
              <w:pStyle w:val="TAL"/>
            </w:pPr>
          </w:p>
        </w:tc>
        <w:tc>
          <w:tcPr>
            <w:tcW w:w="1700" w:type="dxa"/>
          </w:tcPr>
          <w:p w14:paraId="67CB71B0" w14:textId="77777777" w:rsidR="000B762C" w:rsidRPr="003235AF" w:rsidRDefault="000B762C" w:rsidP="0058515E">
            <w:pPr>
              <w:pStyle w:val="TAL"/>
            </w:pPr>
          </w:p>
        </w:tc>
        <w:tc>
          <w:tcPr>
            <w:tcW w:w="1245" w:type="dxa"/>
          </w:tcPr>
          <w:p w14:paraId="02D56247" w14:textId="77777777" w:rsidR="000B762C" w:rsidRPr="003235AF" w:rsidRDefault="000B762C" w:rsidP="0058515E">
            <w:pPr>
              <w:pStyle w:val="TAL"/>
            </w:pPr>
          </w:p>
        </w:tc>
      </w:tr>
      <w:tr w:rsidR="000B762C" w:rsidRPr="003235AF" w14:paraId="7CCF489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CF4D7FF" w14:textId="77777777" w:rsidR="000B762C" w:rsidRPr="003235AF" w:rsidRDefault="000B762C" w:rsidP="0058515E">
            <w:pPr>
              <w:pStyle w:val="TAL"/>
            </w:pPr>
            <w:r w:rsidRPr="003235AF">
              <w:t xml:space="preserve">    c1 CHOICE {</w:t>
            </w:r>
          </w:p>
        </w:tc>
        <w:tc>
          <w:tcPr>
            <w:tcW w:w="2267" w:type="dxa"/>
          </w:tcPr>
          <w:p w14:paraId="680F26E7" w14:textId="77777777" w:rsidR="000B762C" w:rsidRPr="003235AF" w:rsidRDefault="000B762C" w:rsidP="0058515E">
            <w:pPr>
              <w:pStyle w:val="TAL"/>
            </w:pPr>
          </w:p>
        </w:tc>
        <w:tc>
          <w:tcPr>
            <w:tcW w:w="1700" w:type="dxa"/>
          </w:tcPr>
          <w:p w14:paraId="285460E2" w14:textId="77777777" w:rsidR="000B762C" w:rsidRPr="003235AF" w:rsidRDefault="000B762C" w:rsidP="0058515E">
            <w:pPr>
              <w:pStyle w:val="TAL"/>
            </w:pPr>
          </w:p>
        </w:tc>
        <w:tc>
          <w:tcPr>
            <w:tcW w:w="1245" w:type="dxa"/>
          </w:tcPr>
          <w:p w14:paraId="48158655" w14:textId="77777777" w:rsidR="000B762C" w:rsidRPr="003235AF" w:rsidRDefault="000B762C" w:rsidP="0058515E">
            <w:pPr>
              <w:pStyle w:val="TAL"/>
            </w:pPr>
          </w:p>
        </w:tc>
      </w:tr>
      <w:tr w:rsidR="000B762C" w:rsidRPr="003235AF" w14:paraId="4823EAE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72191CB" w14:textId="77777777" w:rsidR="000B762C" w:rsidRPr="003235AF" w:rsidRDefault="000B762C" w:rsidP="0058515E">
            <w:pPr>
              <w:pStyle w:val="TAL"/>
            </w:pPr>
            <w:r w:rsidRPr="003235AF">
              <w:t xml:space="preserve">      rrcReconfiguration SEQUENCE {</w:t>
            </w:r>
          </w:p>
        </w:tc>
        <w:tc>
          <w:tcPr>
            <w:tcW w:w="2267" w:type="dxa"/>
          </w:tcPr>
          <w:p w14:paraId="1DE2DBCF" w14:textId="77777777" w:rsidR="000B762C" w:rsidRPr="003235AF" w:rsidRDefault="000B762C" w:rsidP="0058515E">
            <w:pPr>
              <w:pStyle w:val="TAL"/>
            </w:pPr>
          </w:p>
        </w:tc>
        <w:tc>
          <w:tcPr>
            <w:tcW w:w="1700" w:type="dxa"/>
          </w:tcPr>
          <w:p w14:paraId="23175D7B" w14:textId="77777777" w:rsidR="000B762C" w:rsidRPr="003235AF" w:rsidRDefault="000B762C" w:rsidP="0058515E">
            <w:pPr>
              <w:pStyle w:val="TAL"/>
            </w:pPr>
          </w:p>
        </w:tc>
        <w:tc>
          <w:tcPr>
            <w:tcW w:w="1245" w:type="dxa"/>
          </w:tcPr>
          <w:p w14:paraId="526A03E3" w14:textId="77777777" w:rsidR="000B762C" w:rsidRPr="003235AF" w:rsidRDefault="000B762C" w:rsidP="0058515E">
            <w:pPr>
              <w:pStyle w:val="TAL"/>
            </w:pPr>
          </w:p>
        </w:tc>
      </w:tr>
      <w:tr w:rsidR="000B762C" w:rsidRPr="003235AF" w14:paraId="48490238"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4F6F4FC" w14:textId="77777777" w:rsidR="000B762C" w:rsidRPr="003235AF" w:rsidRDefault="000B762C" w:rsidP="0058515E">
            <w:pPr>
              <w:pStyle w:val="TAL"/>
            </w:pPr>
            <w:r w:rsidRPr="003235AF">
              <w:t xml:space="preserve">        secondaryCellGroup</w:t>
            </w:r>
          </w:p>
        </w:tc>
        <w:tc>
          <w:tcPr>
            <w:tcW w:w="2267" w:type="dxa"/>
          </w:tcPr>
          <w:p w14:paraId="31213E51" w14:textId="77777777" w:rsidR="000B762C" w:rsidRPr="003235AF" w:rsidRDefault="000B762C" w:rsidP="0058515E">
            <w:pPr>
              <w:pStyle w:val="TAL"/>
              <w:rPr>
                <w:lang w:eastAsia="zh-CN"/>
              </w:rPr>
            </w:pPr>
            <w:r w:rsidRPr="003235AF">
              <w:rPr>
                <w:lang w:eastAsia="zh-CN"/>
              </w:rPr>
              <w:t>Not present</w:t>
            </w:r>
          </w:p>
        </w:tc>
        <w:tc>
          <w:tcPr>
            <w:tcW w:w="1700" w:type="dxa"/>
          </w:tcPr>
          <w:p w14:paraId="636069F0" w14:textId="77777777" w:rsidR="000B762C" w:rsidRPr="003235AF" w:rsidRDefault="000B762C" w:rsidP="0058515E">
            <w:pPr>
              <w:pStyle w:val="TAL"/>
            </w:pPr>
          </w:p>
        </w:tc>
        <w:tc>
          <w:tcPr>
            <w:tcW w:w="1245" w:type="dxa"/>
          </w:tcPr>
          <w:p w14:paraId="04CD0517" w14:textId="77777777" w:rsidR="000B762C" w:rsidRPr="003235AF" w:rsidRDefault="000B762C" w:rsidP="0058515E">
            <w:pPr>
              <w:pStyle w:val="TAL"/>
            </w:pPr>
          </w:p>
        </w:tc>
      </w:tr>
      <w:tr w:rsidR="000B762C" w:rsidRPr="003235AF" w14:paraId="34AA9DFA"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3E70765"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        nonCriticalExtension SEQUENCE { </w:t>
            </w:r>
          </w:p>
        </w:tc>
        <w:tc>
          <w:tcPr>
            <w:tcW w:w="2267" w:type="dxa"/>
          </w:tcPr>
          <w:p w14:paraId="41137A7E" w14:textId="77777777" w:rsidR="000B762C" w:rsidRPr="003235AF" w:rsidRDefault="000B762C" w:rsidP="0058515E">
            <w:pPr>
              <w:keepNext/>
              <w:keepLines/>
              <w:spacing w:after="0"/>
              <w:rPr>
                <w:rFonts w:ascii="Arial" w:hAnsi="Arial"/>
                <w:sz w:val="18"/>
              </w:rPr>
            </w:pPr>
          </w:p>
        </w:tc>
        <w:tc>
          <w:tcPr>
            <w:tcW w:w="1700" w:type="dxa"/>
          </w:tcPr>
          <w:p w14:paraId="234F1495" w14:textId="77777777" w:rsidR="000B762C" w:rsidRPr="003235AF" w:rsidRDefault="000B762C" w:rsidP="0058515E">
            <w:pPr>
              <w:keepNext/>
              <w:keepLines/>
              <w:spacing w:after="0"/>
              <w:rPr>
                <w:rFonts w:ascii="Arial" w:hAnsi="Arial"/>
                <w:sz w:val="18"/>
              </w:rPr>
            </w:pPr>
          </w:p>
        </w:tc>
        <w:tc>
          <w:tcPr>
            <w:tcW w:w="1245" w:type="dxa"/>
          </w:tcPr>
          <w:p w14:paraId="2BD565AE" w14:textId="77777777" w:rsidR="000B762C" w:rsidRPr="003235AF" w:rsidRDefault="000B762C" w:rsidP="0058515E">
            <w:pPr>
              <w:keepNext/>
              <w:keepLines/>
              <w:spacing w:after="0"/>
              <w:rPr>
                <w:rFonts w:ascii="Arial" w:hAnsi="Arial"/>
                <w:sz w:val="18"/>
                <w:lang w:eastAsia="zh-CN"/>
              </w:rPr>
            </w:pPr>
          </w:p>
        </w:tc>
      </w:tr>
      <w:tr w:rsidR="000B762C" w:rsidRPr="003235AF" w14:paraId="5CD19022"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07B4A87"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          masterCellGroup</w:t>
            </w:r>
          </w:p>
        </w:tc>
        <w:tc>
          <w:tcPr>
            <w:tcW w:w="2267" w:type="dxa"/>
          </w:tcPr>
          <w:p w14:paraId="64E6D430" w14:textId="77777777" w:rsidR="000B762C" w:rsidRPr="003235AF" w:rsidRDefault="000B762C" w:rsidP="0058515E">
            <w:pPr>
              <w:keepNext/>
              <w:keepLines/>
              <w:spacing w:after="0"/>
              <w:rPr>
                <w:rFonts w:ascii="Arial" w:hAnsi="Arial"/>
                <w:sz w:val="18"/>
              </w:rPr>
            </w:pPr>
            <w:r w:rsidRPr="003235AF">
              <w:rPr>
                <w:rFonts w:ascii="Arial" w:hAnsi="Arial"/>
                <w:sz w:val="18"/>
              </w:rPr>
              <w:t>CellGroupConfig</w:t>
            </w:r>
          </w:p>
        </w:tc>
        <w:tc>
          <w:tcPr>
            <w:tcW w:w="1700" w:type="dxa"/>
          </w:tcPr>
          <w:p w14:paraId="066729A8" w14:textId="77777777" w:rsidR="000B762C" w:rsidRPr="003235AF" w:rsidRDefault="000B762C" w:rsidP="0058515E">
            <w:pPr>
              <w:keepNext/>
              <w:keepLines/>
              <w:spacing w:after="0"/>
              <w:rPr>
                <w:rFonts w:ascii="Arial" w:hAnsi="Arial"/>
                <w:sz w:val="18"/>
              </w:rPr>
            </w:pPr>
            <w:r w:rsidRPr="003235AF">
              <w:rPr>
                <w:rFonts w:ascii="Arial" w:hAnsi="Arial"/>
                <w:sz w:val="18"/>
              </w:rPr>
              <w:t>OCTET STRING (CONTAINING CellGroupConfig)</w:t>
            </w:r>
          </w:p>
        </w:tc>
        <w:tc>
          <w:tcPr>
            <w:tcW w:w="1245" w:type="dxa"/>
          </w:tcPr>
          <w:p w14:paraId="3EB5BAF1" w14:textId="77777777" w:rsidR="000B762C" w:rsidRPr="003235AF" w:rsidRDefault="000B762C" w:rsidP="0058515E">
            <w:pPr>
              <w:keepNext/>
              <w:keepLines/>
              <w:spacing w:after="0"/>
              <w:rPr>
                <w:rFonts w:ascii="Arial" w:hAnsi="Arial"/>
                <w:sz w:val="18"/>
                <w:lang w:eastAsia="zh-CN"/>
              </w:rPr>
            </w:pPr>
          </w:p>
        </w:tc>
      </w:tr>
      <w:tr w:rsidR="000B762C" w:rsidRPr="003235AF" w14:paraId="546F8634"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E93475C" w14:textId="77777777" w:rsidR="000B762C" w:rsidRPr="003235AF" w:rsidRDefault="000B762C" w:rsidP="0058515E">
            <w:pPr>
              <w:pStyle w:val="TAL"/>
              <w:rPr>
                <w:lang w:eastAsia="zh-CN"/>
              </w:rPr>
            </w:pPr>
            <w:r w:rsidRPr="003235AF">
              <w:t xml:space="preserve">        </w:t>
            </w:r>
            <w:r w:rsidRPr="003235AF">
              <w:rPr>
                <w:lang w:eastAsia="zh-CN"/>
              </w:rPr>
              <w:t>}</w:t>
            </w:r>
          </w:p>
        </w:tc>
        <w:tc>
          <w:tcPr>
            <w:tcW w:w="2267" w:type="dxa"/>
          </w:tcPr>
          <w:p w14:paraId="23257A8D" w14:textId="77777777" w:rsidR="000B762C" w:rsidRPr="003235AF" w:rsidRDefault="000B762C" w:rsidP="0058515E">
            <w:pPr>
              <w:pStyle w:val="TAL"/>
            </w:pPr>
          </w:p>
        </w:tc>
        <w:tc>
          <w:tcPr>
            <w:tcW w:w="1700" w:type="dxa"/>
          </w:tcPr>
          <w:p w14:paraId="6FDB3CE0" w14:textId="77777777" w:rsidR="000B762C" w:rsidRPr="003235AF" w:rsidRDefault="000B762C" w:rsidP="0058515E">
            <w:pPr>
              <w:pStyle w:val="TAL"/>
            </w:pPr>
          </w:p>
        </w:tc>
        <w:tc>
          <w:tcPr>
            <w:tcW w:w="1245" w:type="dxa"/>
          </w:tcPr>
          <w:p w14:paraId="48BB4C6B" w14:textId="77777777" w:rsidR="000B762C" w:rsidRPr="003235AF" w:rsidRDefault="000B762C" w:rsidP="0058515E">
            <w:pPr>
              <w:pStyle w:val="TAL"/>
            </w:pPr>
          </w:p>
        </w:tc>
      </w:tr>
      <w:tr w:rsidR="000B762C" w:rsidRPr="003235AF" w14:paraId="07480E25"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57C50DB"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      }</w:t>
            </w:r>
          </w:p>
        </w:tc>
        <w:tc>
          <w:tcPr>
            <w:tcW w:w="2267" w:type="dxa"/>
          </w:tcPr>
          <w:p w14:paraId="1D36C4D7" w14:textId="77777777" w:rsidR="000B762C" w:rsidRPr="003235AF" w:rsidRDefault="000B762C" w:rsidP="0058515E">
            <w:pPr>
              <w:keepNext/>
              <w:keepLines/>
              <w:spacing w:after="0"/>
              <w:rPr>
                <w:rFonts w:ascii="Arial" w:hAnsi="Arial"/>
                <w:sz w:val="18"/>
              </w:rPr>
            </w:pPr>
          </w:p>
        </w:tc>
        <w:tc>
          <w:tcPr>
            <w:tcW w:w="1700" w:type="dxa"/>
          </w:tcPr>
          <w:p w14:paraId="592A396E" w14:textId="77777777" w:rsidR="000B762C" w:rsidRPr="003235AF" w:rsidRDefault="000B762C" w:rsidP="0058515E">
            <w:pPr>
              <w:keepNext/>
              <w:keepLines/>
              <w:spacing w:after="0"/>
              <w:rPr>
                <w:rFonts w:ascii="Arial" w:hAnsi="Arial"/>
                <w:sz w:val="18"/>
              </w:rPr>
            </w:pPr>
          </w:p>
        </w:tc>
        <w:tc>
          <w:tcPr>
            <w:tcW w:w="1245" w:type="dxa"/>
          </w:tcPr>
          <w:p w14:paraId="43EA1C2F" w14:textId="77777777" w:rsidR="000B762C" w:rsidRPr="003235AF" w:rsidRDefault="000B762C" w:rsidP="0058515E">
            <w:pPr>
              <w:keepNext/>
              <w:keepLines/>
              <w:spacing w:after="0"/>
              <w:rPr>
                <w:rFonts w:ascii="Arial" w:hAnsi="Arial"/>
                <w:sz w:val="18"/>
              </w:rPr>
            </w:pPr>
          </w:p>
        </w:tc>
      </w:tr>
      <w:tr w:rsidR="000B762C" w:rsidRPr="003235AF" w14:paraId="79C3E119"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2535776" w14:textId="77777777" w:rsidR="000B762C" w:rsidRPr="003235AF" w:rsidRDefault="000B762C" w:rsidP="0058515E">
            <w:pPr>
              <w:pStyle w:val="TAL"/>
            </w:pPr>
            <w:r w:rsidRPr="003235AF">
              <w:t xml:space="preserve">    }</w:t>
            </w:r>
          </w:p>
        </w:tc>
        <w:tc>
          <w:tcPr>
            <w:tcW w:w="2267" w:type="dxa"/>
          </w:tcPr>
          <w:p w14:paraId="024F48A6" w14:textId="77777777" w:rsidR="000B762C" w:rsidRPr="003235AF" w:rsidRDefault="000B762C" w:rsidP="0058515E">
            <w:pPr>
              <w:pStyle w:val="TAL"/>
            </w:pPr>
          </w:p>
        </w:tc>
        <w:tc>
          <w:tcPr>
            <w:tcW w:w="1700" w:type="dxa"/>
          </w:tcPr>
          <w:p w14:paraId="36A2C8AB" w14:textId="77777777" w:rsidR="000B762C" w:rsidRPr="003235AF" w:rsidRDefault="000B762C" w:rsidP="0058515E">
            <w:pPr>
              <w:pStyle w:val="TAL"/>
            </w:pPr>
          </w:p>
        </w:tc>
        <w:tc>
          <w:tcPr>
            <w:tcW w:w="1245" w:type="dxa"/>
          </w:tcPr>
          <w:p w14:paraId="1DF92317" w14:textId="77777777" w:rsidR="000B762C" w:rsidRPr="003235AF" w:rsidRDefault="000B762C" w:rsidP="0058515E">
            <w:pPr>
              <w:pStyle w:val="TAL"/>
            </w:pPr>
          </w:p>
        </w:tc>
      </w:tr>
      <w:tr w:rsidR="000B762C" w:rsidRPr="003235AF" w14:paraId="3DB30824"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A9F81AD" w14:textId="77777777" w:rsidR="000B762C" w:rsidRPr="003235AF" w:rsidRDefault="000B762C" w:rsidP="0058515E">
            <w:pPr>
              <w:pStyle w:val="TAL"/>
            </w:pPr>
            <w:r w:rsidRPr="003235AF">
              <w:t xml:space="preserve">  }</w:t>
            </w:r>
          </w:p>
        </w:tc>
        <w:tc>
          <w:tcPr>
            <w:tcW w:w="2267" w:type="dxa"/>
          </w:tcPr>
          <w:p w14:paraId="043EC4F5" w14:textId="77777777" w:rsidR="000B762C" w:rsidRPr="003235AF" w:rsidRDefault="000B762C" w:rsidP="0058515E">
            <w:pPr>
              <w:pStyle w:val="TAL"/>
            </w:pPr>
          </w:p>
        </w:tc>
        <w:tc>
          <w:tcPr>
            <w:tcW w:w="1700" w:type="dxa"/>
          </w:tcPr>
          <w:p w14:paraId="7716AF30" w14:textId="77777777" w:rsidR="000B762C" w:rsidRPr="003235AF" w:rsidRDefault="000B762C" w:rsidP="0058515E">
            <w:pPr>
              <w:pStyle w:val="TAL"/>
            </w:pPr>
          </w:p>
        </w:tc>
        <w:tc>
          <w:tcPr>
            <w:tcW w:w="1245" w:type="dxa"/>
          </w:tcPr>
          <w:p w14:paraId="3C4BA984" w14:textId="77777777" w:rsidR="000B762C" w:rsidRPr="003235AF" w:rsidRDefault="000B762C" w:rsidP="0058515E">
            <w:pPr>
              <w:pStyle w:val="TAL"/>
            </w:pPr>
          </w:p>
        </w:tc>
      </w:tr>
      <w:tr w:rsidR="000B762C" w:rsidRPr="003235AF" w14:paraId="3541074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84C2918" w14:textId="77777777" w:rsidR="000B762C" w:rsidRPr="003235AF" w:rsidRDefault="000B762C" w:rsidP="0058515E">
            <w:pPr>
              <w:pStyle w:val="TAL"/>
            </w:pPr>
            <w:r w:rsidRPr="003235AF">
              <w:t>}</w:t>
            </w:r>
          </w:p>
        </w:tc>
        <w:tc>
          <w:tcPr>
            <w:tcW w:w="2267" w:type="dxa"/>
          </w:tcPr>
          <w:p w14:paraId="3CD1334B" w14:textId="77777777" w:rsidR="000B762C" w:rsidRPr="003235AF" w:rsidRDefault="000B762C" w:rsidP="0058515E">
            <w:pPr>
              <w:pStyle w:val="TAL"/>
            </w:pPr>
          </w:p>
        </w:tc>
        <w:tc>
          <w:tcPr>
            <w:tcW w:w="1700" w:type="dxa"/>
          </w:tcPr>
          <w:p w14:paraId="40A99937" w14:textId="77777777" w:rsidR="000B762C" w:rsidRPr="003235AF" w:rsidRDefault="000B762C" w:rsidP="0058515E">
            <w:pPr>
              <w:pStyle w:val="TAL"/>
            </w:pPr>
          </w:p>
        </w:tc>
        <w:tc>
          <w:tcPr>
            <w:tcW w:w="1245" w:type="dxa"/>
          </w:tcPr>
          <w:p w14:paraId="4567AC12" w14:textId="77777777" w:rsidR="000B762C" w:rsidRPr="003235AF" w:rsidRDefault="000B762C" w:rsidP="0058515E">
            <w:pPr>
              <w:pStyle w:val="TAL"/>
            </w:pPr>
          </w:p>
        </w:tc>
      </w:tr>
    </w:tbl>
    <w:p w14:paraId="1AC024DA" w14:textId="77777777" w:rsidR="000B762C" w:rsidRPr="003235AF" w:rsidRDefault="000B762C" w:rsidP="000B762C"/>
    <w:p w14:paraId="585289AC" w14:textId="77777777" w:rsidR="000B762C" w:rsidRPr="003235AF" w:rsidRDefault="000B762C" w:rsidP="000B762C">
      <w:pPr>
        <w:pStyle w:val="TH"/>
      </w:pPr>
      <w:r w:rsidRPr="003235AF">
        <w:t>Table 7.1.1.3.26.1.3.3-</w:t>
      </w:r>
      <w:r w:rsidRPr="003235AF">
        <w:rPr>
          <w:lang w:eastAsia="zh-CN"/>
        </w:rPr>
        <w:t>2</w:t>
      </w:r>
      <w:r w:rsidRPr="003235AF">
        <w:t xml:space="preserve">: </w:t>
      </w:r>
      <w:r w:rsidRPr="003235AF">
        <w:rPr>
          <w:i/>
        </w:rPr>
        <w:t>CellGroupConfig</w:t>
      </w:r>
      <w:r w:rsidRPr="003235AF">
        <w:t xml:space="preserve"> (Table 7.1.1.3.26.1.3.3-1)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762C" w:rsidRPr="003235AF" w14:paraId="35FE8E5B" w14:textId="77777777" w:rsidTr="0058515E">
        <w:tc>
          <w:tcPr>
            <w:tcW w:w="9747" w:type="dxa"/>
            <w:gridSpan w:val="4"/>
          </w:tcPr>
          <w:p w14:paraId="71787A73" w14:textId="77777777" w:rsidR="000B762C" w:rsidRPr="003235AF" w:rsidRDefault="000B762C" w:rsidP="0058515E">
            <w:pPr>
              <w:pStyle w:val="TAL"/>
              <w:rPr>
                <w:lang w:eastAsia="zh-CN"/>
              </w:rPr>
            </w:pPr>
            <w:r w:rsidRPr="003235AF">
              <w:t>Derivation Path:</w:t>
            </w:r>
            <w:r w:rsidRPr="003235AF">
              <w:rPr>
                <w:lang w:eastAsia="zh-CN"/>
              </w:rPr>
              <w:t xml:space="preserve"> TS</w:t>
            </w:r>
            <w:r w:rsidRPr="003235AF">
              <w:t xml:space="preserve"> 3</w:t>
            </w:r>
            <w:r w:rsidRPr="003235AF">
              <w:rPr>
                <w:lang w:eastAsia="zh-CN"/>
              </w:rPr>
              <w:t>8</w:t>
            </w:r>
            <w:r w:rsidRPr="003235AF">
              <w:t>.508</w:t>
            </w:r>
            <w:r w:rsidRPr="003235AF">
              <w:rPr>
                <w:lang w:eastAsia="zh-CN"/>
              </w:rPr>
              <w:t>-1 [4], T</w:t>
            </w:r>
            <w:r w:rsidRPr="003235AF">
              <w:t>able 4.6.3-19</w:t>
            </w:r>
            <w:r w:rsidRPr="003235AF">
              <w:rPr>
                <w:lang w:eastAsia="zh-CN"/>
              </w:rPr>
              <w:t>.</w:t>
            </w:r>
          </w:p>
        </w:tc>
      </w:tr>
      <w:tr w:rsidR="000B762C" w:rsidRPr="003235AF" w14:paraId="719C450E"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A80737" w14:textId="77777777" w:rsidR="000B762C" w:rsidRPr="003235AF" w:rsidRDefault="000B762C" w:rsidP="0058515E">
            <w:pPr>
              <w:pStyle w:val="TAH"/>
            </w:pPr>
            <w:r w:rsidRPr="003235AF">
              <w:t>Information Element</w:t>
            </w:r>
          </w:p>
        </w:tc>
        <w:tc>
          <w:tcPr>
            <w:tcW w:w="2267" w:type="dxa"/>
          </w:tcPr>
          <w:p w14:paraId="26296767" w14:textId="77777777" w:rsidR="000B762C" w:rsidRPr="003235AF" w:rsidRDefault="000B762C" w:rsidP="0058515E">
            <w:pPr>
              <w:pStyle w:val="TAH"/>
            </w:pPr>
            <w:r w:rsidRPr="003235AF">
              <w:t>Value/remark</w:t>
            </w:r>
          </w:p>
        </w:tc>
        <w:tc>
          <w:tcPr>
            <w:tcW w:w="1700" w:type="dxa"/>
          </w:tcPr>
          <w:p w14:paraId="1D70AA85" w14:textId="77777777" w:rsidR="000B762C" w:rsidRPr="003235AF" w:rsidRDefault="000B762C" w:rsidP="0058515E">
            <w:pPr>
              <w:pStyle w:val="TAH"/>
            </w:pPr>
            <w:r w:rsidRPr="003235AF">
              <w:t>Comment</w:t>
            </w:r>
          </w:p>
        </w:tc>
        <w:tc>
          <w:tcPr>
            <w:tcW w:w="1245" w:type="dxa"/>
          </w:tcPr>
          <w:p w14:paraId="064A75F7" w14:textId="77777777" w:rsidR="000B762C" w:rsidRPr="003235AF" w:rsidRDefault="000B762C" w:rsidP="0058515E">
            <w:pPr>
              <w:pStyle w:val="TAH"/>
            </w:pPr>
            <w:r w:rsidRPr="003235AF">
              <w:t>Condition</w:t>
            </w:r>
          </w:p>
        </w:tc>
      </w:tr>
      <w:tr w:rsidR="000B762C" w:rsidRPr="003235AF" w14:paraId="2F70E4A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1214C0" w14:textId="77777777" w:rsidR="000B762C" w:rsidRPr="003235AF" w:rsidRDefault="000B762C" w:rsidP="0058515E">
            <w:pPr>
              <w:pStyle w:val="TAL"/>
            </w:pPr>
            <w:r w:rsidRPr="003235AF">
              <w:t xml:space="preserve">CellGroupConfig ::= </w:t>
            </w:r>
            <w:r w:rsidRPr="003235AF">
              <w:rPr>
                <w:snapToGrid w:val="0"/>
              </w:rPr>
              <w:t xml:space="preserve">SEQUENCE </w:t>
            </w:r>
            <w:r w:rsidRPr="003235AF">
              <w:t>{</w:t>
            </w:r>
          </w:p>
        </w:tc>
        <w:tc>
          <w:tcPr>
            <w:tcW w:w="2267" w:type="dxa"/>
          </w:tcPr>
          <w:p w14:paraId="37B2BFC6" w14:textId="77777777" w:rsidR="000B762C" w:rsidRPr="003235AF" w:rsidRDefault="000B762C" w:rsidP="0058515E">
            <w:pPr>
              <w:pStyle w:val="TAL"/>
            </w:pPr>
          </w:p>
        </w:tc>
        <w:tc>
          <w:tcPr>
            <w:tcW w:w="1700" w:type="dxa"/>
          </w:tcPr>
          <w:p w14:paraId="5F73E758" w14:textId="77777777" w:rsidR="000B762C" w:rsidRPr="003235AF" w:rsidRDefault="000B762C" w:rsidP="0058515E">
            <w:pPr>
              <w:pStyle w:val="TAL"/>
            </w:pPr>
          </w:p>
        </w:tc>
        <w:tc>
          <w:tcPr>
            <w:tcW w:w="1245" w:type="dxa"/>
          </w:tcPr>
          <w:p w14:paraId="7C7F01B1" w14:textId="77777777" w:rsidR="000B762C" w:rsidRPr="003235AF" w:rsidRDefault="000B762C" w:rsidP="0058515E">
            <w:pPr>
              <w:pStyle w:val="TAL"/>
            </w:pPr>
          </w:p>
        </w:tc>
      </w:tr>
      <w:tr w:rsidR="000B762C" w:rsidRPr="003235AF" w14:paraId="5DDEE9C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8FFBBBF" w14:textId="77777777" w:rsidR="000B762C" w:rsidRPr="003235AF" w:rsidRDefault="000B762C" w:rsidP="0058515E">
            <w:pPr>
              <w:pStyle w:val="TAL"/>
            </w:pPr>
            <w:r w:rsidRPr="003235AF">
              <w:t xml:space="preserve">  spCellConfig SEQUENCE {</w:t>
            </w:r>
          </w:p>
        </w:tc>
        <w:tc>
          <w:tcPr>
            <w:tcW w:w="2267" w:type="dxa"/>
          </w:tcPr>
          <w:p w14:paraId="25D25E43" w14:textId="77777777" w:rsidR="000B762C" w:rsidRPr="003235AF" w:rsidRDefault="000B762C" w:rsidP="0058515E">
            <w:pPr>
              <w:pStyle w:val="TAL"/>
            </w:pPr>
          </w:p>
        </w:tc>
        <w:tc>
          <w:tcPr>
            <w:tcW w:w="1700" w:type="dxa"/>
          </w:tcPr>
          <w:p w14:paraId="1276FBF2" w14:textId="77777777" w:rsidR="000B762C" w:rsidRPr="003235AF" w:rsidRDefault="000B762C" w:rsidP="0058515E">
            <w:pPr>
              <w:pStyle w:val="TAL"/>
            </w:pPr>
          </w:p>
        </w:tc>
        <w:tc>
          <w:tcPr>
            <w:tcW w:w="1245" w:type="dxa"/>
          </w:tcPr>
          <w:p w14:paraId="79AC30F4" w14:textId="77777777" w:rsidR="000B762C" w:rsidRPr="003235AF" w:rsidRDefault="000B762C" w:rsidP="0058515E">
            <w:pPr>
              <w:pStyle w:val="TAL"/>
            </w:pPr>
          </w:p>
        </w:tc>
      </w:tr>
      <w:tr w:rsidR="000B762C" w:rsidRPr="003235AF" w14:paraId="5FD6B528"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BBAD80C" w14:textId="77777777" w:rsidR="000B762C" w:rsidRPr="003235AF" w:rsidRDefault="000B762C" w:rsidP="0058515E">
            <w:pPr>
              <w:pStyle w:val="TAL"/>
            </w:pPr>
            <w:r w:rsidRPr="003235AF">
              <w:t xml:space="preserve">    spCellConfigDedicated</w:t>
            </w:r>
          </w:p>
        </w:tc>
        <w:tc>
          <w:tcPr>
            <w:tcW w:w="2267" w:type="dxa"/>
          </w:tcPr>
          <w:p w14:paraId="59FF2803" w14:textId="77777777" w:rsidR="000B762C" w:rsidRPr="003235AF" w:rsidRDefault="000B762C" w:rsidP="0058515E">
            <w:pPr>
              <w:pStyle w:val="TAL"/>
            </w:pPr>
            <w:r w:rsidRPr="003235AF">
              <w:t>ServingCellConfig</w:t>
            </w:r>
          </w:p>
        </w:tc>
        <w:tc>
          <w:tcPr>
            <w:tcW w:w="1700" w:type="dxa"/>
          </w:tcPr>
          <w:p w14:paraId="2CAEEB42" w14:textId="77777777" w:rsidR="000B762C" w:rsidRPr="003235AF" w:rsidRDefault="000B762C" w:rsidP="0058515E">
            <w:pPr>
              <w:pStyle w:val="TAL"/>
            </w:pPr>
            <w:r w:rsidRPr="003235AF">
              <w:t>Table 7.1.1.3.26.1.3.3-</w:t>
            </w:r>
            <w:r w:rsidRPr="003235AF">
              <w:rPr>
                <w:lang w:eastAsia="zh-CN"/>
              </w:rPr>
              <w:t>3</w:t>
            </w:r>
          </w:p>
        </w:tc>
        <w:tc>
          <w:tcPr>
            <w:tcW w:w="1245" w:type="dxa"/>
          </w:tcPr>
          <w:p w14:paraId="4D841998" w14:textId="77777777" w:rsidR="000B762C" w:rsidRPr="003235AF" w:rsidRDefault="000B762C" w:rsidP="0058515E">
            <w:pPr>
              <w:pStyle w:val="TAL"/>
            </w:pPr>
          </w:p>
        </w:tc>
      </w:tr>
      <w:tr w:rsidR="000B762C" w:rsidRPr="003235AF" w14:paraId="6D3C620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AF0B0AC" w14:textId="77777777" w:rsidR="000B762C" w:rsidRPr="003235AF" w:rsidRDefault="000B762C" w:rsidP="0058515E">
            <w:pPr>
              <w:pStyle w:val="TAL"/>
            </w:pPr>
            <w:r w:rsidRPr="003235AF">
              <w:t xml:space="preserve">  </w:t>
            </w:r>
            <w:r w:rsidRPr="003235AF">
              <w:rPr>
                <w:lang w:eastAsia="zh-CN"/>
              </w:rPr>
              <w:t>}</w:t>
            </w:r>
          </w:p>
        </w:tc>
        <w:tc>
          <w:tcPr>
            <w:tcW w:w="2267" w:type="dxa"/>
          </w:tcPr>
          <w:p w14:paraId="0EB69AF7" w14:textId="77777777" w:rsidR="000B762C" w:rsidRPr="003235AF" w:rsidRDefault="000B762C" w:rsidP="0058515E">
            <w:pPr>
              <w:pStyle w:val="TAL"/>
            </w:pPr>
          </w:p>
        </w:tc>
        <w:tc>
          <w:tcPr>
            <w:tcW w:w="1700" w:type="dxa"/>
          </w:tcPr>
          <w:p w14:paraId="0E63BF77" w14:textId="77777777" w:rsidR="000B762C" w:rsidRPr="003235AF" w:rsidRDefault="000B762C" w:rsidP="0058515E">
            <w:pPr>
              <w:pStyle w:val="TAL"/>
            </w:pPr>
          </w:p>
        </w:tc>
        <w:tc>
          <w:tcPr>
            <w:tcW w:w="1245" w:type="dxa"/>
          </w:tcPr>
          <w:p w14:paraId="23B4E185" w14:textId="77777777" w:rsidR="000B762C" w:rsidRPr="003235AF" w:rsidRDefault="000B762C" w:rsidP="0058515E">
            <w:pPr>
              <w:pStyle w:val="TAL"/>
            </w:pPr>
          </w:p>
        </w:tc>
      </w:tr>
      <w:tr w:rsidR="000B762C" w:rsidRPr="003235AF" w14:paraId="7950581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88FDDB" w14:textId="77777777" w:rsidR="000B762C" w:rsidRPr="003235AF" w:rsidRDefault="000B762C" w:rsidP="0058515E">
            <w:pPr>
              <w:pStyle w:val="TAL"/>
              <w:rPr>
                <w:lang w:eastAsia="zh-CN"/>
              </w:rPr>
            </w:pPr>
            <w:r w:rsidRPr="003235AF">
              <w:t xml:space="preserve">  sCellToAddModList SEQUENCE (SIZE (1..maxMeasId)) OF SCellConfig {</w:t>
            </w:r>
          </w:p>
        </w:tc>
        <w:tc>
          <w:tcPr>
            <w:tcW w:w="2267" w:type="dxa"/>
          </w:tcPr>
          <w:p w14:paraId="627FA2A2" w14:textId="77777777" w:rsidR="000B762C" w:rsidRPr="003235AF" w:rsidRDefault="000B762C" w:rsidP="0058515E">
            <w:pPr>
              <w:pStyle w:val="TAL"/>
              <w:rPr>
                <w:lang w:eastAsia="zh-CN"/>
              </w:rPr>
            </w:pPr>
            <w:r w:rsidRPr="003235AF">
              <w:rPr>
                <w:lang w:eastAsia="zh-CN"/>
              </w:rPr>
              <w:t>1 entry</w:t>
            </w:r>
          </w:p>
        </w:tc>
        <w:tc>
          <w:tcPr>
            <w:tcW w:w="1700" w:type="dxa"/>
          </w:tcPr>
          <w:p w14:paraId="558F0627" w14:textId="77777777" w:rsidR="000B762C" w:rsidRPr="003235AF" w:rsidRDefault="000B762C" w:rsidP="0058515E">
            <w:pPr>
              <w:pStyle w:val="TAL"/>
              <w:rPr>
                <w:lang w:eastAsia="zh-CN"/>
              </w:rPr>
            </w:pPr>
          </w:p>
        </w:tc>
        <w:tc>
          <w:tcPr>
            <w:tcW w:w="1245" w:type="dxa"/>
          </w:tcPr>
          <w:p w14:paraId="6AEBF62F" w14:textId="77777777" w:rsidR="000B762C" w:rsidRPr="003235AF" w:rsidRDefault="000B762C" w:rsidP="0058515E">
            <w:pPr>
              <w:pStyle w:val="TAL"/>
            </w:pPr>
          </w:p>
        </w:tc>
      </w:tr>
      <w:tr w:rsidR="000B762C" w:rsidRPr="003235AF" w14:paraId="1C73B51A"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A51583C" w14:textId="77777777" w:rsidR="000B762C" w:rsidRPr="003235AF" w:rsidRDefault="000B762C" w:rsidP="0058515E">
            <w:pPr>
              <w:pStyle w:val="TAL"/>
              <w:rPr>
                <w:lang w:eastAsia="zh-CN"/>
              </w:rPr>
            </w:pPr>
            <w:r w:rsidRPr="003235AF">
              <w:t xml:space="preserve">    SCellConfig[1] SEQUENCE {</w:t>
            </w:r>
          </w:p>
        </w:tc>
        <w:tc>
          <w:tcPr>
            <w:tcW w:w="2267" w:type="dxa"/>
          </w:tcPr>
          <w:p w14:paraId="3DB2A77A" w14:textId="77777777" w:rsidR="000B762C" w:rsidRPr="003235AF" w:rsidRDefault="000B762C" w:rsidP="0058515E">
            <w:pPr>
              <w:pStyle w:val="TAL"/>
              <w:rPr>
                <w:lang w:eastAsia="zh-CN"/>
              </w:rPr>
            </w:pPr>
          </w:p>
        </w:tc>
        <w:tc>
          <w:tcPr>
            <w:tcW w:w="1700" w:type="dxa"/>
          </w:tcPr>
          <w:p w14:paraId="09CFB735" w14:textId="77777777" w:rsidR="000B762C" w:rsidRPr="003235AF" w:rsidRDefault="000B762C" w:rsidP="0058515E">
            <w:pPr>
              <w:pStyle w:val="TAL"/>
            </w:pPr>
            <w:r w:rsidRPr="003235AF">
              <w:t>entry 1</w:t>
            </w:r>
          </w:p>
        </w:tc>
        <w:tc>
          <w:tcPr>
            <w:tcW w:w="1245" w:type="dxa"/>
          </w:tcPr>
          <w:p w14:paraId="00B43577" w14:textId="77777777" w:rsidR="000B762C" w:rsidRPr="003235AF" w:rsidRDefault="000B762C" w:rsidP="0058515E">
            <w:pPr>
              <w:pStyle w:val="TAL"/>
            </w:pPr>
          </w:p>
        </w:tc>
      </w:tr>
      <w:tr w:rsidR="000B762C" w:rsidRPr="003235AF" w14:paraId="3F1E455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DF779FE" w14:textId="77777777" w:rsidR="000B762C" w:rsidRPr="003235AF" w:rsidRDefault="000B762C" w:rsidP="0058515E">
            <w:pPr>
              <w:pStyle w:val="TAL"/>
              <w:rPr>
                <w:lang w:eastAsia="zh-CN"/>
              </w:rPr>
            </w:pPr>
            <w:r w:rsidRPr="003235AF">
              <w:t xml:space="preserve">      sCellIndex</w:t>
            </w:r>
          </w:p>
        </w:tc>
        <w:tc>
          <w:tcPr>
            <w:tcW w:w="2267" w:type="dxa"/>
          </w:tcPr>
          <w:p w14:paraId="3A0FD88F" w14:textId="77777777" w:rsidR="000B762C" w:rsidRPr="003235AF" w:rsidRDefault="000B762C" w:rsidP="0058515E">
            <w:pPr>
              <w:pStyle w:val="TAL"/>
              <w:rPr>
                <w:lang w:eastAsia="zh-CN"/>
              </w:rPr>
            </w:pPr>
            <w:r w:rsidRPr="003235AF">
              <w:rPr>
                <w:iCs/>
              </w:rPr>
              <w:t xml:space="preserve">SCellIndex as per </w:t>
            </w:r>
            <w:r w:rsidRPr="003235AF">
              <w:rPr>
                <w:snapToGrid w:val="0"/>
                <w:lang w:eastAsia="zh-CN"/>
              </w:rPr>
              <w:t>TS 38.508-1 [4] t</w:t>
            </w:r>
            <w:r w:rsidRPr="003235AF">
              <w:rPr>
                <w:snapToGrid w:val="0"/>
              </w:rPr>
              <w:t xml:space="preserve">able </w:t>
            </w:r>
            <w:r w:rsidRPr="003235AF">
              <w:rPr>
                <w:snapToGrid w:val="0"/>
                <w:lang w:eastAsia="zh-CN"/>
              </w:rPr>
              <w:t>4.6.3-154</w:t>
            </w:r>
          </w:p>
        </w:tc>
        <w:tc>
          <w:tcPr>
            <w:tcW w:w="1700" w:type="dxa"/>
          </w:tcPr>
          <w:p w14:paraId="0CF3A887" w14:textId="77777777" w:rsidR="000B762C" w:rsidRPr="003235AF" w:rsidRDefault="000B762C" w:rsidP="0058515E">
            <w:pPr>
              <w:pStyle w:val="TAL"/>
            </w:pPr>
          </w:p>
        </w:tc>
        <w:tc>
          <w:tcPr>
            <w:tcW w:w="1245" w:type="dxa"/>
          </w:tcPr>
          <w:p w14:paraId="7A94F23F" w14:textId="77777777" w:rsidR="000B762C" w:rsidRPr="003235AF" w:rsidRDefault="000B762C" w:rsidP="0058515E">
            <w:pPr>
              <w:pStyle w:val="TAL"/>
            </w:pPr>
          </w:p>
        </w:tc>
      </w:tr>
      <w:tr w:rsidR="000B762C" w:rsidRPr="003235AF" w14:paraId="5AC639C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57B89C" w14:textId="77777777" w:rsidR="000B762C" w:rsidRPr="003235AF" w:rsidRDefault="000B762C" w:rsidP="0058515E">
            <w:pPr>
              <w:pStyle w:val="TAL"/>
              <w:rPr>
                <w:lang w:eastAsia="zh-CN"/>
              </w:rPr>
            </w:pPr>
            <w:r w:rsidRPr="003235AF">
              <w:t xml:space="preserve">      sCellConfigCommon</w:t>
            </w:r>
          </w:p>
        </w:tc>
        <w:tc>
          <w:tcPr>
            <w:tcW w:w="2267" w:type="dxa"/>
          </w:tcPr>
          <w:p w14:paraId="4B51F883" w14:textId="77777777" w:rsidR="000B762C" w:rsidRPr="003235AF" w:rsidRDefault="000B762C" w:rsidP="0058515E">
            <w:pPr>
              <w:pStyle w:val="TAL"/>
            </w:pPr>
            <w:r w:rsidRPr="003235AF">
              <w:t>ServingCellConfigCommon with condition SCell_add</w:t>
            </w:r>
          </w:p>
        </w:tc>
        <w:tc>
          <w:tcPr>
            <w:tcW w:w="1700" w:type="dxa"/>
          </w:tcPr>
          <w:p w14:paraId="22B78A24" w14:textId="77777777" w:rsidR="000B762C" w:rsidRPr="003235AF" w:rsidRDefault="000B762C" w:rsidP="0058515E">
            <w:pPr>
              <w:pStyle w:val="TAL"/>
            </w:pPr>
          </w:p>
        </w:tc>
        <w:tc>
          <w:tcPr>
            <w:tcW w:w="1245" w:type="dxa"/>
          </w:tcPr>
          <w:p w14:paraId="763B44AB" w14:textId="77777777" w:rsidR="000B762C" w:rsidRPr="003235AF" w:rsidRDefault="000B762C" w:rsidP="0058515E">
            <w:pPr>
              <w:pStyle w:val="TAL"/>
            </w:pPr>
          </w:p>
        </w:tc>
      </w:tr>
      <w:tr w:rsidR="000B762C" w:rsidRPr="003235AF" w14:paraId="5B40887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A433AF" w14:textId="77777777" w:rsidR="000B762C" w:rsidRPr="003235AF" w:rsidRDefault="000B762C" w:rsidP="0058515E">
            <w:pPr>
              <w:pStyle w:val="TAL"/>
              <w:rPr>
                <w:lang w:eastAsia="zh-CN"/>
              </w:rPr>
            </w:pPr>
            <w:r w:rsidRPr="003235AF">
              <w:t xml:space="preserve">      sCellConfigDedicated</w:t>
            </w:r>
          </w:p>
        </w:tc>
        <w:tc>
          <w:tcPr>
            <w:tcW w:w="2267" w:type="dxa"/>
          </w:tcPr>
          <w:p w14:paraId="135F7B9F" w14:textId="77777777" w:rsidR="000B762C" w:rsidRPr="003235AF" w:rsidRDefault="000B762C" w:rsidP="0058515E">
            <w:pPr>
              <w:pStyle w:val="TAL"/>
            </w:pPr>
            <w:r w:rsidRPr="003235AF">
              <w:t>ServingCellConfig</w:t>
            </w:r>
          </w:p>
        </w:tc>
        <w:tc>
          <w:tcPr>
            <w:tcW w:w="1700" w:type="dxa"/>
          </w:tcPr>
          <w:p w14:paraId="51163B55" w14:textId="77777777" w:rsidR="000B762C" w:rsidRPr="003235AF" w:rsidRDefault="000B762C" w:rsidP="0058515E">
            <w:pPr>
              <w:pStyle w:val="TAL"/>
            </w:pPr>
            <w:r w:rsidRPr="003235AF">
              <w:t>Table 7.1.1.3.26.1.3.3-</w:t>
            </w:r>
            <w:r w:rsidRPr="003235AF">
              <w:rPr>
                <w:lang w:eastAsia="zh-CN"/>
              </w:rPr>
              <w:t>6</w:t>
            </w:r>
          </w:p>
        </w:tc>
        <w:tc>
          <w:tcPr>
            <w:tcW w:w="1245" w:type="dxa"/>
          </w:tcPr>
          <w:p w14:paraId="5CEF168A" w14:textId="77777777" w:rsidR="000B762C" w:rsidRPr="003235AF" w:rsidRDefault="000B762C" w:rsidP="0058515E">
            <w:pPr>
              <w:pStyle w:val="TAL"/>
            </w:pPr>
          </w:p>
        </w:tc>
      </w:tr>
      <w:tr w:rsidR="000B762C" w:rsidRPr="003235AF" w14:paraId="57E77870"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5BF4EDC" w14:textId="77777777" w:rsidR="000B762C" w:rsidRPr="003235AF" w:rsidRDefault="000B762C" w:rsidP="0058515E">
            <w:pPr>
              <w:pStyle w:val="TAL"/>
            </w:pPr>
            <w:r w:rsidRPr="003235AF">
              <w:t xml:space="preserve">    }</w:t>
            </w:r>
          </w:p>
        </w:tc>
        <w:tc>
          <w:tcPr>
            <w:tcW w:w="2267" w:type="dxa"/>
          </w:tcPr>
          <w:p w14:paraId="274138C5" w14:textId="77777777" w:rsidR="000B762C" w:rsidRPr="003235AF" w:rsidRDefault="000B762C" w:rsidP="0058515E">
            <w:pPr>
              <w:pStyle w:val="TAL"/>
            </w:pPr>
          </w:p>
        </w:tc>
        <w:tc>
          <w:tcPr>
            <w:tcW w:w="1700" w:type="dxa"/>
          </w:tcPr>
          <w:p w14:paraId="0C2BB828" w14:textId="77777777" w:rsidR="000B762C" w:rsidRPr="003235AF" w:rsidRDefault="000B762C" w:rsidP="0058515E">
            <w:pPr>
              <w:pStyle w:val="TAL"/>
            </w:pPr>
          </w:p>
        </w:tc>
        <w:tc>
          <w:tcPr>
            <w:tcW w:w="1245" w:type="dxa"/>
          </w:tcPr>
          <w:p w14:paraId="0444A12A" w14:textId="77777777" w:rsidR="000B762C" w:rsidRPr="003235AF" w:rsidRDefault="000B762C" w:rsidP="0058515E">
            <w:pPr>
              <w:pStyle w:val="TAL"/>
            </w:pPr>
          </w:p>
        </w:tc>
      </w:tr>
      <w:tr w:rsidR="000B762C" w:rsidRPr="003235AF" w14:paraId="21BC122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60432A8" w14:textId="77777777" w:rsidR="000B762C" w:rsidRPr="003235AF" w:rsidRDefault="000B762C" w:rsidP="0058515E">
            <w:pPr>
              <w:pStyle w:val="TAL"/>
              <w:rPr>
                <w:lang w:eastAsia="zh-CN"/>
              </w:rPr>
            </w:pPr>
            <w:r w:rsidRPr="003235AF">
              <w:t xml:space="preserve">  </w:t>
            </w:r>
            <w:r w:rsidRPr="003235AF">
              <w:rPr>
                <w:lang w:eastAsia="zh-CN"/>
              </w:rPr>
              <w:t>}</w:t>
            </w:r>
          </w:p>
        </w:tc>
        <w:tc>
          <w:tcPr>
            <w:tcW w:w="2267" w:type="dxa"/>
          </w:tcPr>
          <w:p w14:paraId="4A184C4B" w14:textId="77777777" w:rsidR="000B762C" w:rsidRPr="003235AF" w:rsidRDefault="000B762C" w:rsidP="0058515E">
            <w:pPr>
              <w:pStyle w:val="TAL"/>
            </w:pPr>
          </w:p>
        </w:tc>
        <w:tc>
          <w:tcPr>
            <w:tcW w:w="1700" w:type="dxa"/>
          </w:tcPr>
          <w:p w14:paraId="2133BD5A" w14:textId="77777777" w:rsidR="000B762C" w:rsidRPr="003235AF" w:rsidRDefault="000B762C" w:rsidP="0058515E">
            <w:pPr>
              <w:pStyle w:val="TAL"/>
              <w:rPr>
                <w:lang w:eastAsia="zh-CN"/>
              </w:rPr>
            </w:pPr>
          </w:p>
        </w:tc>
        <w:tc>
          <w:tcPr>
            <w:tcW w:w="1245" w:type="dxa"/>
          </w:tcPr>
          <w:p w14:paraId="58F3F2F2" w14:textId="77777777" w:rsidR="000B762C" w:rsidRPr="003235AF" w:rsidRDefault="000B762C" w:rsidP="0058515E">
            <w:pPr>
              <w:pStyle w:val="TAL"/>
            </w:pPr>
          </w:p>
        </w:tc>
      </w:tr>
      <w:tr w:rsidR="000B762C" w:rsidRPr="003235AF" w14:paraId="43D532A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711D6CF" w14:textId="77777777" w:rsidR="000B762C" w:rsidRPr="003235AF" w:rsidRDefault="000B762C" w:rsidP="0058515E">
            <w:pPr>
              <w:pStyle w:val="TAL"/>
            </w:pPr>
            <w:r w:rsidRPr="003235AF">
              <w:t>}</w:t>
            </w:r>
          </w:p>
        </w:tc>
        <w:tc>
          <w:tcPr>
            <w:tcW w:w="2267" w:type="dxa"/>
          </w:tcPr>
          <w:p w14:paraId="126A9F37" w14:textId="77777777" w:rsidR="000B762C" w:rsidRPr="003235AF" w:rsidRDefault="000B762C" w:rsidP="0058515E">
            <w:pPr>
              <w:pStyle w:val="TAL"/>
            </w:pPr>
          </w:p>
        </w:tc>
        <w:tc>
          <w:tcPr>
            <w:tcW w:w="1700" w:type="dxa"/>
          </w:tcPr>
          <w:p w14:paraId="1F6AB68E" w14:textId="77777777" w:rsidR="000B762C" w:rsidRPr="003235AF" w:rsidRDefault="000B762C" w:rsidP="0058515E">
            <w:pPr>
              <w:pStyle w:val="TAL"/>
            </w:pPr>
          </w:p>
        </w:tc>
        <w:tc>
          <w:tcPr>
            <w:tcW w:w="1245" w:type="dxa"/>
          </w:tcPr>
          <w:p w14:paraId="5BEA3A8E" w14:textId="77777777" w:rsidR="000B762C" w:rsidRPr="003235AF" w:rsidRDefault="000B762C" w:rsidP="0058515E">
            <w:pPr>
              <w:pStyle w:val="TAL"/>
            </w:pPr>
          </w:p>
        </w:tc>
      </w:tr>
    </w:tbl>
    <w:p w14:paraId="6505EF90" w14:textId="77777777" w:rsidR="000B762C" w:rsidRPr="003235AF" w:rsidRDefault="000B762C" w:rsidP="000B762C">
      <w:pPr>
        <w:rPr>
          <w:lang w:eastAsia="zh-CN"/>
        </w:rPr>
      </w:pPr>
    </w:p>
    <w:p w14:paraId="2FC4438D" w14:textId="77777777" w:rsidR="000B762C" w:rsidRPr="003235AF" w:rsidRDefault="000B762C" w:rsidP="000B762C">
      <w:pPr>
        <w:pStyle w:val="TH"/>
      </w:pPr>
      <w:r w:rsidRPr="003235AF">
        <w:lastRenderedPageBreak/>
        <w:t>Table 7.1.1.3.26.1.3.3-</w:t>
      </w:r>
      <w:r w:rsidRPr="003235AF">
        <w:rPr>
          <w:lang w:eastAsia="zh-CN"/>
        </w:rPr>
        <w:t>3</w:t>
      </w:r>
      <w:r w:rsidRPr="003235AF">
        <w:t xml:space="preserve">: </w:t>
      </w:r>
      <w:r w:rsidRPr="003235AF">
        <w:rPr>
          <w:i/>
        </w:rPr>
        <w:t>ServingCellConfig</w:t>
      </w:r>
      <w:r w:rsidRPr="003235AF">
        <w:t xml:space="preserve"> (Table 7.1.1.3.26.1.3.3-</w:t>
      </w:r>
      <w:r w:rsidRPr="003235AF">
        <w:rPr>
          <w:lang w:eastAsia="zh-CN"/>
        </w:rPr>
        <w:t>2</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B762C" w:rsidRPr="003235AF" w14:paraId="62EBBBFF" w14:textId="77777777" w:rsidTr="0058515E">
        <w:tc>
          <w:tcPr>
            <w:tcW w:w="9747" w:type="dxa"/>
            <w:gridSpan w:val="4"/>
          </w:tcPr>
          <w:p w14:paraId="176042B4" w14:textId="77777777" w:rsidR="000B762C" w:rsidRPr="003235AF" w:rsidRDefault="000B762C" w:rsidP="0058515E">
            <w:pPr>
              <w:pStyle w:val="TAH"/>
              <w:jc w:val="left"/>
              <w:rPr>
                <w:b w:val="0"/>
              </w:rPr>
            </w:pPr>
            <w:r w:rsidRPr="003235AF">
              <w:rPr>
                <w:b w:val="0"/>
              </w:rPr>
              <w:t>Derivation Path:</w:t>
            </w:r>
            <w:r w:rsidRPr="003235AF">
              <w:rPr>
                <w:lang w:eastAsia="zh-CN"/>
              </w:rPr>
              <w:t xml:space="preserve">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Table 4.6.3-167 with condition DCI 0_3</w:t>
            </w:r>
          </w:p>
        </w:tc>
      </w:tr>
      <w:tr w:rsidR="000B762C" w:rsidRPr="003235AF" w14:paraId="099A2C39" w14:textId="77777777" w:rsidTr="0058515E">
        <w:tc>
          <w:tcPr>
            <w:tcW w:w="4535" w:type="dxa"/>
          </w:tcPr>
          <w:p w14:paraId="0897FFDB" w14:textId="77777777" w:rsidR="000B762C" w:rsidRPr="003235AF" w:rsidRDefault="000B762C" w:rsidP="0058515E">
            <w:pPr>
              <w:pStyle w:val="TAH"/>
            </w:pPr>
            <w:r w:rsidRPr="003235AF">
              <w:t>Information Element</w:t>
            </w:r>
          </w:p>
        </w:tc>
        <w:tc>
          <w:tcPr>
            <w:tcW w:w="2267" w:type="dxa"/>
          </w:tcPr>
          <w:p w14:paraId="4A3F1C58" w14:textId="77777777" w:rsidR="000B762C" w:rsidRPr="003235AF" w:rsidRDefault="000B762C" w:rsidP="0058515E">
            <w:pPr>
              <w:pStyle w:val="TAH"/>
            </w:pPr>
            <w:r w:rsidRPr="003235AF">
              <w:t>Value/remark</w:t>
            </w:r>
          </w:p>
        </w:tc>
        <w:tc>
          <w:tcPr>
            <w:tcW w:w="1840" w:type="dxa"/>
          </w:tcPr>
          <w:p w14:paraId="722F471D" w14:textId="77777777" w:rsidR="000B762C" w:rsidRPr="003235AF" w:rsidRDefault="000B762C" w:rsidP="0058515E">
            <w:pPr>
              <w:pStyle w:val="TAH"/>
            </w:pPr>
            <w:r w:rsidRPr="003235AF">
              <w:t>Comment</w:t>
            </w:r>
          </w:p>
        </w:tc>
        <w:tc>
          <w:tcPr>
            <w:tcW w:w="1105" w:type="dxa"/>
          </w:tcPr>
          <w:p w14:paraId="1AC81A00" w14:textId="77777777" w:rsidR="000B762C" w:rsidRPr="003235AF" w:rsidRDefault="000B762C" w:rsidP="0058515E">
            <w:pPr>
              <w:pStyle w:val="TAH"/>
            </w:pPr>
            <w:r w:rsidRPr="003235AF">
              <w:t>Condition</w:t>
            </w:r>
          </w:p>
        </w:tc>
      </w:tr>
      <w:tr w:rsidR="000B762C" w:rsidRPr="003235AF" w14:paraId="49BC2E6C" w14:textId="77777777" w:rsidTr="0058515E">
        <w:tc>
          <w:tcPr>
            <w:tcW w:w="4535" w:type="dxa"/>
            <w:tcBorders>
              <w:bottom w:val="single" w:sz="4" w:space="0" w:color="auto"/>
            </w:tcBorders>
          </w:tcPr>
          <w:p w14:paraId="7A9F3F59" w14:textId="77777777" w:rsidR="000B762C" w:rsidRPr="003235AF" w:rsidRDefault="000B762C" w:rsidP="0058515E">
            <w:pPr>
              <w:pStyle w:val="TAL"/>
            </w:pPr>
            <w:r w:rsidRPr="003235AF">
              <w:t>ServingCellConfig ::= SEQUENCE {</w:t>
            </w:r>
          </w:p>
        </w:tc>
        <w:tc>
          <w:tcPr>
            <w:tcW w:w="2267" w:type="dxa"/>
          </w:tcPr>
          <w:p w14:paraId="4A4E45D3" w14:textId="77777777" w:rsidR="000B762C" w:rsidRPr="003235AF" w:rsidRDefault="000B762C" w:rsidP="0058515E">
            <w:pPr>
              <w:pStyle w:val="TAL"/>
            </w:pPr>
          </w:p>
        </w:tc>
        <w:tc>
          <w:tcPr>
            <w:tcW w:w="1840" w:type="dxa"/>
          </w:tcPr>
          <w:p w14:paraId="37D9794F" w14:textId="77777777" w:rsidR="000B762C" w:rsidRPr="003235AF" w:rsidRDefault="000B762C" w:rsidP="0058515E">
            <w:pPr>
              <w:pStyle w:val="TAL"/>
            </w:pPr>
          </w:p>
        </w:tc>
        <w:tc>
          <w:tcPr>
            <w:tcW w:w="1105" w:type="dxa"/>
          </w:tcPr>
          <w:p w14:paraId="2D0F9462" w14:textId="77777777" w:rsidR="000B762C" w:rsidRPr="003235AF" w:rsidRDefault="000B762C" w:rsidP="0058515E">
            <w:pPr>
              <w:pStyle w:val="TAL"/>
            </w:pPr>
          </w:p>
        </w:tc>
      </w:tr>
      <w:tr w:rsidR="000B762C" w:rsidRPr="003235AF" w14:paraId="27FC6F5A" w14:textId="77777777" w:rsidTr="0058515E">
        <w:tc>
          <w:tcPr>
            <w:tcW w:w="4535" w:type="dxa"/>
            <w:tcBorders>
              <w:top w:val="single" w:sz="4" w:space="0" w:color="auto"/>
              <w:left w:val="single" w:sz="4" w:space="0" w:color="auto"/>
              <w:bottom w:val="single" w:sz="4" w:space="0" w:color="auto"/>
              <w:right w:val="single" w:sz="4" w:space="0" w:color="auto"/>
            </w:tcBorders>
          </w:tcPr>
          <w:p w14:paraId="534DAF43" w14:textId="77777777" w:rsidR="000B762C" w:rsidRPr="003235AF" w:rsidRDefault="000B762C" w:rsidP="0058515E">
            <w:pPr>
              <w:pStyle w:val="TAL"/>
            </w:pPr>
            <w:r w:rsidRPr="003235AF">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664988DC" w14:textId="77777777" w:rsidR="000B762C" w:rsidRPr="003235AF" w:rsidRDefault="000B762C" w:rsidP="0058515E">
            <w:pPr>
              <w:pStyle w:val="TAL"/>
            </w:pPr>
            <w:r w:rsidRPr="003235AF">
              <w:t>BWP-DownlinkDedicated</w:t>
            </w:r>
          </w:p>
        </w:tc>
        <w:tc>
          <w:tcPr>
            <w:tcW w:w="1840" w:type="dxa"/>
            <w:tcBorders>
              <w:top w:val="single" w:sz="4" w:space="0" w:color="auto"/>
              <w:left w:val="single" w:sz="4" w:space="0" w:color="auto"/>
              <w:bottom w:val="single" w:sz="4" w:space="0" w:color="auto"/>
              <w:right w:val="single" w:sz="4" w:space="0" w:color="auto"/>
            </w:tcBorders>
          </w:tcPr>
          <w:p w14:paraId="2E1452DD" w14:textId="77777777" w:rsidR="000B762C" w:rsidRPr="003235AF" w:rsidRDefault="000B762C" w:rsidP="0058515E">
            <w:pPr>
              <w:pStyle w:val="TAL"/>
            </w:pPr>
            <w:r w:rsidRPr="003235AF">
              <w:t>Table 7.1.1.3.26.1.3.3-</w:t>
            </w:r>
            <w:r w:rsidRPr="003235AF">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CBBB430" w14:textId="77777777" w:rsidR="000B762C" w:rsidRPr="003235AF" w:rsidRDefault="000B762C" w:rsidP="0058515E">
            <w:pPr>
              <w:pStyle w:val="TAL"/>
            </w:pPr>
          </w:p>
        </w:tc>
      </w:tr>
      <w:tr w:rsidR="000B762C" w:rsidRPr="003235AF" w14:paraId="35724083" w14:textId="77777777" w:rsidTr="0058515E">
        <w:tc>
          <w:tcPr>
            <w:tcW w:w="4535" w:type="dxa"/>
            <w:tcBorders>
              <w:top w:val="single" w:sz="4" w:space="0" w:color="auto"/>
              <w:left w:val="single" w:sz="4" w:space="0" w:color="auto"/>
              <w:bottom w:val="single" w:sz="4" w:space="0" w:color="auto"/>
              <w:right w:val="single" w:sz="4" w:space="0" w:color="auto"/>
            </w:tcBorders>
          </w:tcPr>
          <w:p w14:paraId="1A48A857" w14:textId="77777777" w:rsidR="000B762C" w:rsidRPr="003235AF" w:rsidRDefault="000B762C" w:rsidP="0058515E">
            <w:pPr>
              <w:pStyle w:val="TAL"/>
            </w:pPr>
            <w:r w:rsidRPr="003235A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06EC082" w14:textId="77777777" w:rsidR="000B762C" w:rsidRPr="003235AF" w:rsidRDefault="000B762C" w:rsidP="0058515E">
            <w:pPr>
              <w:pStyle w:val="TAL"/>
            </w:pPr>
          </w:p>
        </w:tc>
        <w:tc>
          <w:tcPr>
            <w:tcW w:w="1840" w:type="dxa"/>
            <w:tcBorders>
              <w:top w:val="single" w:sz="4" w:space="0" w:color="auto"/>
              <w:left w:val="single" w:sz="4" w:space="0" w:color="auto"/>
              <w:bottom w:val="single" w:sz="4" w:space="0" w:color="auto"/>
              <w:right w:val="single" w:sz="4" w:space="0" w:color="auto"/>
            </w:tcBorders>
          </w:tcPr>
          <w:p w14:paraId="63DC3030" w14:textId="77777777" w:rsidR="000B762C" w:rsidRPr="003235AF" w:rsidRDefault="000B762C" w:rsidP="0058515E">
            <w:pPr>
              <w:pStyle w:val="TAL"/>
            </w:pPr>
          </w:p>
        </w:tc>
        <w:tc>
          <w:tcPr>
            <w:tcW w:w="1105" w:type="dxa"/>
            <w:tcBorders>
              <w:top w:val="single" w:sz="4" w:space="0" w:color="auto"/>
              <w:left w:val="single" w:sz="4" w:space="0" w:color="auto"/>
              <w:bottom w:val="single" w:sz="4" w:space="0" w:color="auto"/>
              <w:right w:val="single" w:sz="4" w:space="0" w:color="auto"/>
            </w:tcBorders>
          </w:tcPr>
          <w:p w14:paraId="1131901C" w14:textId="77777777" w:rsidR="000B762C" w:rsidRPr="003235AF" w:rsidRDefault="000B762C" w:rsidP="0058515E">
            <w:pPr>
              <w:pStyle w:val="TAL"/>
            </w:pPr>
          </w:p>
        </w:tc>
      </w:tr>
      <w:tr w:rsidR="000B762C" w:rsidRPr="003235AF" w14:paraId="32CA410D" w14:textId="77777777" w:rsidTr="0058515E">
        <w:tc>
          <w:tcPr>
            <w:tcW w:w="4535" w:type="dxa"/>
            <w:tcBorders>
              <w:top w:val="single" w:sz="4" w:space="0" w:color="auto"/>
              <w:left w:val="single" w:sz="4" w:space="0" w:color="auto"/>
              <w:bottom w:val="single" w:sz="4" w:space="0" w:color="auto"/>
              <w:right w:val="single" w:sz="4" w:space="0" w:color="auto"/>
            </w:tcBorders>
          </w:tcPr>
          <w:p w14:paraId="7B21C039" w14:textId="77777777" w:rsidR="000B762C" w:rsidRPr="003235AF" w:rsidRDefault="000B762C" w:rsidP="0058515E">
            <w:pPr>
              <w:pStyle w:val="TAL"/>
            </w:pPr>
            <w:r w:rsidRPr="003235AF">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58D8345B" w14:textId="77777777" w:rsidR="000B762C" w:rsidRPr="003235AF" w:rsidRDefault="000B762C" w:rsidP="0058515E">
            <w:pPr>
              <w:pStyle w:val="TAL"/>
            </w:pPr>
            <w:r w:rsidRPr="003235AF">
              <w:t>BWP-UplinkDedicated</w:t>
            </w:r>
          </w:p>
        </w:tc>
        <w:tc>
          <w:tcPr>
            <w:tcW w:w="1840" w:type="dxa"/>
            <w:tcBorders>
              <w:top w:val="single" w:sz="4" w:space="0" w:color="auto"/>
              <w:left w:val="single" w:sz="4" w:space="0" w:color="auto"/>
              <w:bottom w:val="single" w:sz="4" w:space="0" w:color="auto"/>
              <w:right w:val="single" w:sz="4" w:space="0" w:color="auto"/>
            </w:tcBorders>
          </w:tcPr>
          <w:p w14:paraId="795D6564" w14:textId="77777777" w:rsidR="000B762C" w:rsidRPr="003235AF" w:rsidRDefault="000B762C" w:rsidP="0058515E">
            <w:pPr>
              <w:pStyle w:val="TAL"/>
            </w:pPr>
            <w:r w:rsidRPr="003235AF">
              <w:t>Table 7.1.1.3.26.1.3.3-</w:t>
            </w:r>
            <w:r w:rsidRPr="003235AF">
              <w:rPr>
                <w:lang w:eastAsia="zh-CN"/>
              </w:rPr>
              <w:t>5</w:t>
            </w:r>
          </w:p>
        </w:tc>
        <w:tc>
          <w:tcPr>
            <w:tcW w:w="1105" w:type="dxa"/>
            <w:tcBorders>
              <w:top w:val="single" w:sz="4" w:space="0" w:color="auto"/>
              <w:left w:val="single" w:sz="4" w:space="0" w:color="auto"/>
              <w:bottom w:val="single" w:sz="4" w:space="0" w:color="auto"/>
              <w:right w:val="single" w:sz="4" w:space="0" w:color="auto"/>
            </w:tcBorders>
          </w:tcPr>
          <w:p w14:paraId="0F07A178" w14:textId="77777777" w:rsidR="000B762C" w:rsidRPr="003235AF" w:rsidRDefault="000B762C" w:rsidP="0058515E">
            <w:pPr>
              <w:pStyle w:val="TAL"/>
            </w:pPr>
          </w:p>
        </w:tc>
      </w:tr>
      <w:tr w:rsidR="000B762C" w:rsidRPr="003235AF" w14:paraId="10F9277A" w14:textId="77777777" w:rsidTr="0058515E">
        <w:tc>
          <w:tcPr>
            <w:tcW w:w="4535" w:type="dxa"/>
            <w:tcBorders>
              <w:top w:val="single" w:sz="4" w:space="0" w:color="auto"/>
              <w:left w:val="single" w:sz="4" w:space="0" w:color="auto"/>
              <w:bottom w:val="single" w:sz="4" w:space="0" w:color="auto"/>
              <w:right w:val="single" w:sz="4" w:space="0" w:color="auto"/>
            </w:tcBorders>
          </w:tcPr>
          <w:p w14:paraId="142E5C01" w14:textId="77777777" w:rsidR="000B762C" w:rsidRPr="003235AF" w:rsidRDefault="000B762C" w:rsidP="0058515E">
            <w:pPr>
              <w:pStyle w:val="TAL"/>
              <w:ind w:firstLineChars="100" w:firstLine="180"/>
              <w:rPr>
                <w:lang w:eastAsia="zh-CN"/>
              </w:rPr>
            </w:pPr>
            <w:r w:rsidRPr="003235A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8C4264" w14:textId="77777777" w:rsidR="000B762C" w:rsidRPr="003235AF" w:rsidRDefault="000B762C" w:rsidP="0058515E">
            <w:pPr>
              <w:pStyle w:val="TAL"/>
            </w:pPr>
          </w:p>
        </w:tc>
        <w:tc>
          <w:tcPr>
            <w:tcW w:w="1840" w:type="dxa"/>
            <w:tcBorders>
              <w:top w:val="single" w:sz="4" w:space="0" w:color="auto"/>
              <w:left w:val="single" w:sz="4" w:space="0" w:color="auto"/>
              <w:bottom w:val="single" w:sz="4" w:space="0" w:color="auto"/>
              <w:right w:val="single" w:sz="4" w:space="0" w:color="auto"/>
            </w:tcBorders>
          </w:tcPr>
          <w:p w14:paraId="0CDBE0BB" w14:textId="77777777" w:rsidR="000B762C" w:rsidRPr="003235AF" w:rsidRDefault="000B762C" w:rsidP="0058515E">
            <w:pPr>
              <w:pStyle w:val="TAL"/>
            </w:pPr>
          </w:p>
        </w:tc>
        <w:tc>
          <w:tcPr>
            <w:tcW w:w="1105" w:type="dxa"/>
            <w:tcBorders>
              <w:top w:val="single" w:sz="4" w:space="0" w:color="auto"/>
              <w:left w:val="single" w:sz="4" w:space="0" w:color="auto"/>
              <w:bottom w:val="single" w:sz="4" w:space="0" w:color="auto"/>
              <w:right w:val="single" w:sz="4" w:space="0" w:color="auto"/>
            </w:tcBorders>
          </w:tcPr>
          <w:p w14:paraId="6A4916B6" w14:textId="77777777" w:rsidR="000B762C" w:rsidRPr="003235AF" w:rsidRDefault="000B762C" w:rsidP="0058515E">
            <w:pPr>
              <w:pStyle w:val="TAL"/>
            </w:pPr>
          </w:p>
        </w:tc>
      </w:tr>
      <w:tr w:rsidR="000B762C" w:rsidRPr="003235AF" w14:paraId="0240ADD0" w14:textId="77777777" w:rsidTr="0058515E">
        <w:tc>
          <w:tcPr>
            <w:tcW w:w="4535" w:type="dxa"/>
            <w:tcBorders>
              <w:bottom w:val="single" w:sz="4" w:space="0" w:color="auto"/>
            </w:tcBorders>
          </w:tcPr>
          <w:p w14:paraId="416C2140" w14:textId="77777777" w:rsidR="000B762C" w:rsidRPr="003235AF" w:rsidRDefault="000B762C" w:rsidP="0058515E">
            <w:pPr>
              <w:pStyle w:val="TAL"/>
            </w:pPr>
            <w:r w:rsidRPr="003235AF">
              <w:t xml:space="preserve">  }</w:t>
            </w:r>
          </w:p>
        </w:tc>
        <w:tc>
          <w:tcPr>
            <w:tcW w:w="2267" w:type="dxa"/>
          </w:tcPr>
          <w:p w14:paraId="6C447B59" w14:textId="77777777" w:rsidR="000B762C" w:rsidRPr="003235AF" w:rsidRDefault="000B762C" w:rsidP="0058515E">
            <w:pPr>
              <w:pStyle w:val="TAL"/>
            </w:pPr>
          </w:p>
        </w:tc>
        <w:tc>
          <w:tcPr>
            <w:tcW w:w="1840" w:type="dxa"/>
          </w:tcPr>
          <w:p w14:paraId="1A3D0324" w14:textId="77777777" w:rsidR="000B762C" w:rsidRPr="003235AF" w:rsidRDefault="000B762C" w:rsidP="0058515E">
            <w:pPr>
              <w:pStyle w:val="TAL"/>
            </w:pPr>
          </w:p>
        </w:tc>
        <w:tc>
          <w:tcPr>
            <w:tcW w:w="1105" w:type="dxa"/>
          </w:tcPr>
          <w:p w14:paraId="31AE2EA8" w14:textId="77777777" w:rsidR="000B762C" w:rsidRPr="003235AF" w:rsidRDefault="000B762C" w:rsidP="0058515E">
            <w:pPr>
              <w:pStyle w:val="TAL"/>
            </w:pPr>
          </w:p>
        </w:tc>
      </w:tr>
    </w:tbl>
    <w:p w14:paraId="0658C2AF" w14:textId="77777777" w:rsidR="000B762C" w:rsidRPr="003235AF" w:rsidRDefault="000B762C" w:rsidP="000B762C"/>
    <w:p w14:paraId="163156F2" w14:textId="77777777" w:rsidR="000B762C" w:rsidRPr="003235AF" w:rsidRDefault="000B762C" w:rsidP="000B762C">
      <w:pPr>
        <w:pStyle w:val="TH"/>
      </w:pPr>
      <w:r w:rsidRPr="003235AF">
        <w:t>Table 7.1.1.3.26.1.3.3-</w:t>
      </w:r>
      <w:r w:rsidRPr="003235AF">
        <w:rPr>
          <w:lang w:eastAsia="zh-CN"/>
        </w:rPr>
        <w:t>4</w:t>
      </w:r>
      <w:r w:rsidRPr="003235AF">
        <w:t xml:space="preserve">: </w:t>
      </w:r>
      <w:r w:rsidRPr="003235AF">
        <w:rPr>
          <w:i/>
        </w:rPr>
        <w:t>BWP-DownlinkDedicated</w:t>
      </w:r>
      <w:r w:rsidRPr="003235AF">
        <w:t xml:space="preserve"> (Table 7.1.1.3.26.1.3.3-</w:t>
      </w:r>
      <w:r w:rsidRPr="003235AF">
        <w:rPr>
          <w:lang w:eastAsia="zh-CN"/>
        </w:rPr>
        <w:t>3</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3235AF" w14:paraId="45B53CE9" w14:textId="77777777" w:rsidTr="0058515E">
        <w:tc>
          <w:tcPr>
            <w:tcW w:w="9747" w:type="dxa"/>
            <w:gridSpan w:val="4"/>
          </w:tcPr>
          <w:p w14:paraId="7DE14231" w14:textId="77777777" w:rsidR="000B762C" w:rsidRPr="003235AF" w:rsidRDefault="000B762C" w:rsidP="0058515E">
            <w:pPr>
              <w:pStyle w:val="TAH"/>
              <w:jc w:val="left"/>
              <w:rPr>
                <w:b w:val="0"/>
              </w:rPr>
            </w:pPr>
            <w:r w:rsidRPr="003235AF">
              <w:rPr>
                <w:b w:val="0"/>
              </w:rPr>
              <w:t xml:space="preserve">Derivation Path: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Table 4.6.3-11</w:t>
            </w:r>
          </w:p>
        </w:tc>
      </w:tr>
      <w:tr w:rsidR="000B762C" w:rsidRPr="003235AF" w14:paraId="72FD7573" w14:textId="77777777" w:rsidTr="0058515E">
        <w:tc>
          <w:tcPr>
            <w:tcW w:w="4535" w:type="dxa"/>
          </w:tcPr>
          <w:p w14:paraId="54EE967A" w14:textId="77777777" w:rsidR="000B762C" w:rsidRPr="003235AF" w:rsidRDefault="000B762C" w:rsidP="0058515E">
            <w:pPr>
              <w:pStyle w:val="TAH"/>
            </w:pPr>
            <w:r w:rsidRPr="003235AF">
              <w:t>Information Element</w:t>
            </w:r>
          </w:p>
        </w:tc>
        <w:tc>
          <w:tcPr>
            <w:tcW w:w="2267" w:type="dxa"/>
          </w:tcPr>
          <w:p w14:paraId="600FAC5F" w14:textId="77777777" w:rsidR="000B762C" w:rsidRPr="003235AF" w:rsidRDefault="000B762C" w:rsidP="0058515E">
            <w:pPr>
              <w:pStyle w:val="TAH"/>
            </w:pPr>
            <w:r w:rsidRPr="003235AF">
              <w:t>Value/remark</w:t>
            </w:r>
          </w:p>
        </w:tc>
        <w:tc>
          <w:tcPr>
            <w:tcW w:w="1700" w:type="dxa"/>
          </w:tcPr>
          <w:p w14:paraId="5454A17C" w14:textId="77777777" w:rsidR="000B762C" w:rsidRPr="003235AF" w:rsidRDefault="000B762C" w:rsidP="0058515E">
            <w:pPr>
              <w:pStyle w:val="TAH"/>
            </w:pPr>
            <w:r w:rsidRPr="003235AF">
              <w:t>Comment</w:t>
            </w:r>
          </w:p>
        </w:tc>
        <w:tc>
          <w:tcPr>
            <w:tcW w:w="1245" w:type="dxa"/>
          </w:tcPr>
          <w:p w14:paraId="4DC3FE3E" w14:textId="77777777" w:rsidR="000B762C" w:rsidRPr="003235AF" w:rsidRDefault="000B762C" w:rsidP="0058515E">
            <w:pPr>
              <w:pStyle w:val="TAH"/>
            </w:pPr>
            <w:r w:rsidRPr="003235AF">
              <w:t>Condition</w:t>
            </w:r>
          </w:p>
        </w:tc>
      </w:tr>
      <w:tr w:rsidR="000B762C" w:rsidRPr="003235AF" w14:paraId="37BA43EC" w14:textId="77777777" w:rsidTr="0058515E">
        <w:tc>
          <w:tcPr>
            <w:tcW w:w="4535" w:type="dxa"/>
          </w:tcPr>
          <w:p w14:paraId="008FB052" w14:textId="77777777" w:rsidR="000B762C" w:rsidRPr="003235AF" w:rsidRDefault="000B762C" w:rsidP="0058515E">
            <w:pPr>
              <w:pStyle w:val="TAL"/>
            </w:pPr>
            <w:r w:rsidRPr="003235AF">
              <w:t xml:space="preserve">BWP-DownlinkDedicated ::= </w:t>
            </w:r>
            <w:r w:rsidRPr="003235AF">
              <w:rPr>
                <w:snapToGrid w:val="0"/>
              </w:rPr>
              <w:t xml:space="preserve">SEQUENCE </w:t>
            </w:r>
            <w:r w:rsidRPr="003235AF">
              <w:t>{</w:t>
            </w:r>
          </w:p>
        </w:tc>
        <w:tc>
          <w:tcPr>
            <w:tcW w:w="2267" w:type="dxa"/>
          </w:tcPr>
          <w:p w14:paraId="236BF0DD" w14:textId="77777777" w:rsidR="000B762C" w:rsidRPr="003235AF" w:rsidRDefault="000B762C" w:rsidP="0058515E">
            <w:pPr>
              <w:pStyle w:val="TAL"/>
            </w:pPr>
          </w:p>
        </w:tc>
        <w:tc>
          <w:tcPr>
            <w:tcW w:w="1700" w:type="dxa"/>
          </w:tcPr>
          <w:p w14:paraId="7F04152A" w14:textId="77777777" w:rsidR="000B762C" w:rsidRPr="003235AF" w:rsidRDefault="000B762C" w:rsidP="0058515E">
            <w:pPr>
              <w:pStyle w:val="TAL"/>
            </w:pPr>
          </w:p>
        </w:tc>
        <w:tc>
          <w:tcPr>
            <w:tcW w:w="1245" w:type="dxa"/>
          </w:tcPr>
          <w:p w14:paraId="5AACF184" w14:textId="77777777" w:rsidR="000B762C" w:rsidRPr="003235AF" w:rsidRDefault="000B762C" w:rsidP="0058515E">
            <w:pPr>
              <w:pStyle w:val="TAL"/>
            </w:pPr>
          </w:p>
        </w:tc>
      </w:tr>
      <w:tr w:rsidR="000B762C" w:rsidRPr="003235AF" w14:paraId="36FC7872" w14:textId="77777777" w:rsidTr="0058515E">
        <w:tc>
          <w:tcPr>
            <w:tcW w:w="4535" w:type="dxa"/>
          </w:tcPr>
          <w:p w14:paraId="7FCC8EF2" w14:textId="77777777" w:rsidR="000B762C" w:rsidRPr="003235AF" w:rsidRDefault="000B762C" w:rsidP="0058515E">
            <w:pPr>
              <w:pStyle w:val="TAL"/>
            </w:pPr>
            <w:r w:rsidRPr="003235AF">
              <w:t xml:space="preserve">  pdcch-Config CHOICE {</w:t>
            </w:r>
          </w:p>
        </w:tc>
        <w:tc>
          <w:tcPr>
            <w:tcW w:w="2267" w:type="dxa"/>
          </w:tcPr>
          <w:p w14:paraId="6594CE6D" w14:textId="77777777" w:rsidR="000B762C" w:rsidRPr="003235AF" w:rsidRDefault="000B762C" w:rsidP="0058515E">
            <w:pPr>
              <w:pStyle w:val="TAL"/>
            </w:pPr>
          </w:p>
        </w:tc>
        <w:tc>
          <w:tcPr>
            <w:tcW w:w="1700" w:type="dxa"/>
          </w:tcPr>
          <w:p w14:paraId="18C016D3" w14:textId="77777777" w:rsidR="000B762C" w:rsidRPr="003235AF" w:rsidRDefault="000B762C" w:rsidP="0058515E">
            <w:pPr>
              <w:pStyle w:val="TAL"/>
            </w:pPr>
          </w:p>
        </w:tc>
        <w:tc>
          <w:tcPr>
            <w:tcW w:w="1245" w:type="dxa"/>
          </w:tcPr>
          <w:p w14:paraId="1C384D5C" w14:textId="77777777" w:rsidR="000B762C" w:rsidRPr="003235AF" w:rsidRDefault="000B762C" w:rsidP="0058515E">
            <w:pPr>
              <w:pStyle w:val="TAL"/>
            </w:pPr>
          </w:p>
        </w:tc>
      </w:tr>
      <w:tr w:rsidR="000B762C" w:rsidRPr="003235AF" w14:paraId="5198A57E" w14:textId="77777777" w:rsidTr="0058515E">
        <w:tc>
          <w:tcPr>
            <w:tcW w:w="4535" w:type="dxa"/>
          </w:tcPr>
          <w:p w14:paraId="0EA585D5" w14:textId="77777777" w:rsidR="000B762C" w:rsidRPr="003235AF" w:rsidRDefault="000B762C" w:rsidP="0058515E">
            <w:pPr>
              <w:pStyle w:val="TAL"/>
            </w:pPr>
            <w:r w:rsidRPr="003235AF">
              <w:t xml:space="preserve">    setup</w:t>
            </w:r>
          </w:p>
        </w:tc>
        <w:tc>
          <w:tcPr>
            <w:tcW w:w="2267" w:type="dxa"/>
          </w:tcPr>
          <w:p w14:paraId="7F0BFCBD" w14:textId="77777777" w:rsidR="000B762C" w:rsidRPr="003235AF" w:rsidRDefault="000B762C" w:rsidP="0058515E">
            <w:pPr>
              <w:pStyle w:val="TAL"/>
            </w:pPr>
            <w:r w:rsidRPr="003235AF">
              <w:t xml:space="preserve">PDCCH-Config with condition </w:t>
            </w:r>
            <w:r w:rsidRPr="003235AF">
              <w:rPr>
                <w:lang w:eastAsia="zh-CN"/>
              </w:rPr>
              <w:t>DCI_0_3</w:t>
            </w:r>
          </w:p>
        </w:tc>
        <w:tc>
          <w:tcPr>
            <w:tcW w:w="1700" w:type="dxa"/>
          </w:tcPr>
          <w:p w14:paraId="09EBDFFD" w14:textId="77777777" w:rsidR="000B762C" w:rsidRPr="003235AF" w:rsidRDefault="000B762C" w:rsidP="0058515E">
            <w:pPr>
              <w:pStyle w:val="TAL"/>
            </w:pPr>
          </w:p>
        </w:tc>
        <w:tc>
          <w:tcPr>
            <w:tcW w:w="1245" w:type="dxa"/>
          </w:tcPr>
          <w:p w14:paraId="38FCB42B" w14:textId="77777777" w:rsidR="000B762C" w:rsidRPr="003235AF" w:rsidRDefault="000B762C" w:rsidP="0058515E">
            <w:pPr>
              <w:pStyle w:val="TAL"/>
            </w:pPr>
          </w:p>
        </w:tc>
      </w:tr>
      <w:tr w:rsidR="000B762C" w:rsidRPr="003235AF" w14:paraId="23A44AB1" w14:textId="77777777" w:rsidTr="0058515E">
        <w:tc>
          <w:tcPr>
            <w:tcW w:w="4535" w:type="dxa"/>
          </w:tcPr>
          <w:p w14:paraId="6811C4BD" w14:textId="77777777" w:rsidR="000B762C" w:rsidRPr="003235AF" w:rsidRDefault="000B762C" w:rsidP="0058515E">
            <w:pPr>
              <w:pStyle w:val="TAL"/>
            </w:pPr>
            <w:r w:rsidRPr="003235AF">
              <w:t xml:space="preserve">  }</w:t>
            </w:r>
          </w:p>
        </w:tc>
        <w:tc>
          <w:tcPr>
            <w:tcW w:w="2267" w:type="dxa"/>
          </w:tcPr>
          <w:p w14:paraId="0CB56B11" w14:textId="77777777" w:rsidR="000B762C" w:rsidRPr="003235AF" w:rsidRDefault="000B762C" w:rsidP="0058515E">
            <w:pPr>
              <w:pStyle w:val="TAL"/>
            </w:pPr>
          </w:p>
        </w:tc>
        <w:tc>
          <w:tcPr>
            <w:tcW w:w="1700" w:type="dxa"/>
          </w:tcPr>
          <w:p w14:paraId="26D92DF0" w14:textId="77777777" w:rsidR="000B762C" w:rsidRPr="003235AF" w:rsidRDefault="000B762C" w:rsidP="0058515E">
            <w:pPr>
              <w:pStyle w:val="TAL"/>
            </w:pPr>
          </w:p>
        </w:tc>
        <w:tc>
          <w:tcPr>
            <w:tcW w:w="1245" w:type="dxa"/>
          </w:tcPr>
          <w:p w14:paraId="74C423F4" w14:textId="77777777" w:rsidR="000B762C" w:rsidRPr="003235AF" w:rsidRDefault="000B762C" w:rsidP="0058515E">
            <w:pPr>
              <w:pStyle w:val="TAL"/>
            </w:pPr>
          </w:p>
        </w:tc>
      </w:tr>
      <w:tr w:rsidR="000B762C" w:rsidRPr="003235AF" w14:paraId="73D3DDC9" w14:textId="77777777" w:rsidTr="0058515E">
        <w:tc>
          <w:tcPr>
            <w:tcW w:w="4535" w:type="dxa"/>
          </w:tcPr>
          <w:p w14:paraId="70D2364C" w14:textId="77777777" w:rsidR="000B762C" w:rsidRPr="003235AF" w:rsidRDefault="000B762C" w:rsidP="0058515E">
            <w:pPr>
              <w:pStyle w:val="TAL"/>
              <w:rPr>
                <w:lang w:eastAsia="zh-CN"/>
              </w:rPr>
            </w:pPr>
            <w:r w:rsidRPr="003235AF">
              <w:rPr>
                <w:lang w:eastAsia="zh-CN"/>
              </w:rPr>
              <w:t>}</w:t>
            </w:r>
          </w:p>
        </w:tc>
        <w:tc>
          <w:tcPr>
            <w:tcW w:w="2267" w:type="dxa"/>
          </w:tcPr>
          <w:p w14:paraId="4B7A052F" w14:textId="77777777" w:rsidR="000B762C" w:rsidRPr="003235AF" w:rsidRDefault="000B762C" w:rsidP="0058515E">
            <w:pPr>
              <w:pStyle w:val="TAL"/>
            </w:pPr>
          </w:p>
        </w:tc>
        <w:tc>
          <w:tcPr>
            <w:tcW w:w="1700" w:type="dxa"/>
          </w:tcPr>
          <w:p w14:paraId="2325B46B" w14:textId="77777777" w:rsidR="000B762C" w:rsidRPr="003235AF" w:rsidRDefault="000B762C" w:rsidP="0058515E">
            <w:pPr>
              <w:pStyle w:val="TAL"/>
            </w:pPr>
          </w:p>
        </w:tc>
        <w:tc>
          <w:tcPr>
            <w:tcW w:w="1245" w:type="dxa"/>
          </w:tcPr>
          <w:p w14:paraId="78872643" w14:textId="77777777" w:rsidR="000B762C" w:rsidRPr="003235AF" w:rsidRDefault="000B762C" w:rsidP="0058515E">
            <w:pPr>
              <w:pStyle w:val="TAL"/>
            </w:pPr>
          </w:p>
        </w:tc>
      </w:tr>
    </w:tbl>
    <w:p w14:paraId="21F05531" w14:textId="77777777" w:rsidR="000B762C" w:rsidRPr="003235AF" w:rsidRDefault="000B762C" w:rsidP="000B762C">
      <w:pPr>
        <w:rPr>
          <w:lang w:eastAsia="zh-CN"/>
        </w:rPr>
      </w:pPr>
    </w:p>
    <w:p w14:paraId="1C01054E" w14:textId="77777777" w:rsidR="000B762C" w:rsidRPr="003235AF" w:rsidRDefault="000B762C" w:rsidP="000B762C">
      <w:pPr>
        <w:pStyle w:val="TH"/>
      </w:pPr>
      <w:r w:rsidRPr="003235AF">
        <w:t>Table 7.1.1.3.26.1.3.3-</w:t>
      </w:r>
      <w:r w:rsidRPr="003235AF">
        <w:rPr>
          <w:lang w:eastAsia="zh-CN"/>
        </w:rPr>
        <w:t>5</w:t>
      </w:r>
      <w:r w:rsidRPr="003235AF">
        <w:t xml:space="preserve">: </w:t>
      </w:r>
      <w:r w:rsidRPr="003235AF">
        <w:rPr>
          <w:i/>
        </w:rPr>
        <w:t>BWP-UplinkDedicated</w:t>
      </w:r>
      <w:r w:rsidRPr="003235AF">
        <w:t xml:space="preserve"> (Table 7.1.1.3.26.1.3.3-</w:t>
      </w:r>
      <w:r w:rsidRPr="003235AF">
        <w:rPr>
          <w:lang w:eastAsia="zh-CN"/>
        </w:rPr>
        <w:t>3</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3235AF" w14:paraId="0CD5A31B" w14:textId="77777777" w:rsidTr="0058515E">
        <w:tc>
          <w:tcPr>
            <w:tcW w:w="9747" w:type="dxa"/>
            <w:gridSpan w:val="4"/>
          </w:tcPr>
          <w:p w14:paraId="6E354644" w14:textId="77777777" w:rsidR="000B762C" w:rsidRPr="003235AF" w:rsidRDefault="000B762C" w:rsidP="0058515E">
            <w:pPr>
              <w:pStyle w:val="TAH"/>
              <w:jc w:val="left"/>
              <w:rPr>
                <w:b w:val="0"/>
              </w:rPr>
            </w:pPr>
            <w:r w:rsidRPr="003235AF">
              <w:rPr>
                <w:b w:val="0"/>
              </w:rPr>
              <w:t xml:space="preserve">Derivation Path: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Table 4.6.3-15</w:t>
            </w:r>
          </w:p>
        </w:tc>
      </w:tr>
      <w:tr w:rsidR="000B762C" w:rsidRPr="003235AF" w14:paraId="430EBFD9" w14:textId="77777777" w:rsidTr="0058515E">
        <w:tc>
          <w:tcPr>
            <w:tcW w:w="4535" w:type="dxa"/>
          </w:tcPr>
          <w:p w14:paraId="7ADEF4C8" w14:textId="77777777" w:rsidR="000B762C" w:rsidRPr="003235AF" w:rsidRDefault="000B762C" w:rsidP="0058515E">
            <w:pPr>
              <w:pStyle w:val="TAH"/>
            </w:pPr>
            <w:r w:rsidRPr="003235AF">
              <w:t>Information Element</w:t>
            </w:r>
          </w:p>
        </w:tc>
        <w:tc>
          <w:tcPr>
            <w:tcW w:w="2267" w:type="dxa"/>
          </w:tcPr>
          <w:p w14:paraId="5661A2C7" w14:textId="77777777" w:rsidR="000B762C" w:rsidRPr="003235AF" w:rsidRDefault="000B762C" w:rsidP="0058515E">
            <w:pPr>
              <w:pStyle w:val="TAH"/>
            </w:pPr>
            <w:r w:rsidRPr="003235AF">
              <w:t>Value/remark</w:t>
            </w:r>
          </w:p>
        </w:tc>
        <w:tc>
          <w:tcPr>
            <w:tcW w:w="1700" w:type="dxa"/>
          </w:tcPr>
          <w:p w14:paraId="7AAE8B86" w14:textId="77777777" w:rsidR="000B762C" w:rsidRPr="003235AF" w:rsidRDefault="000B762C" w:rsidP="0058515E">
            <w:pPr>
              <w:pStyle w:val="TAH"/>
            </w:pPr>
            <w:r w:rsidRPr="003235AF">
              <w:t>Comment</w:t>
            </w:r>
          </w:p>
        </w:tc>
        <w:tc>
          <w:tcPr>
            <w:tcW w:w="1245" w:type="dxa"/>
          </w:tcPr>
          <w:p w14:paraId="152B8EB7" w14:textId="77777777" w:rsidR="000B762C" w:rsidRPr="003235AF" w:rsidRDefault="000B762C" w:rsidP="0058515E">
            <w:pPr>
              <w:pStyle w:val="TAH"/>
            </w:pPr>
            <w:r w:rsidRPr="003235AF">
              <w:t>Condition</w:t>
            </w:r>
          </w:p>
        </w:tc>
      </w:tr>
      <w:tr w:rsidR="000B762C" w:rsidRPr="003235AF" w14:paraId="75DAD478" w14:textId="77777777" w:rsidTr="0058515E">
        <w:tc>
          <w:tcPr>
            <w:tcW w:w="4535" w:type="dxa"/>
          </w:tcPr>
          <w:p w14:paraId="27E2B89B" w14:textId="77777777" w:rsidR="000B762C" w:rsidRPr="003235AF" w:rsidRDefault="000B762C" w:rsidP="0058515E">
            <w:pPr>
              <w:pStyle w:val="TAL"/>
            </w:pPr>
            <w:r w:rsidRPr="003235AF">
              <w:t xml:space="preserve">BWP-UplinkDedicated ::= </w:t>
            </w:r>
            <w:r w:rsidRPr="003235AF">
              <w:rPr>
                <w:snapToGrid w:val="0"/>
              </w:rPr>
              <w:t xml:space="preserve">SEQUENCE </w:t>
            </w:r>
            <w:r w:rsidRPr="003235AF">
              <w:t>{</w:t>
            </w:r>
          </w:p>
        </w:tc>
        <w:tc>
          <w:tcPr>
            <w:tcW w:w="2267" w:type="dxa"/>
          </w:tcPr>
          <w:p w14:paraId="3FD0E4CE" w14:textId="77777777" w:rsidR="000B762C" w:rsidRPr="003235AF" w:rsidRDefault="000B762C" w:rsidP="0058515E">
            <w:pPr>
              <w:pStyle w:val="TAL"/>
            </w:pPr>
          </w:p>
        </w:tc>
        <w:tc>
          <w:tcPr>
            <w:tcW w:w="1700" w:type="dxa"/>
          </w:tcPr>
          <w:p w14:paraId="4BE68C26" w14:textId="77777777" w:rsidR="000B762C" w:rsidRPr="003235AF" w:rsidRDefault="000B762C" w:rsidP="0058515E">
            <w:pPr>
              <w:pStyle w:val="TAL"/>
            </w:pPr>
          </w:p>
        </w:tc>
        <w:tc>
          <w:tcPr>
            <w:tcW w:w="1245" w:type="dxa"/>
          </w:tcPr>
          <w:p w14:paraId="669B7B6C" w14:textId="77777777" w:rsidR="000B762C" w:rsidRPr="003235AF" w:rsidRDefault="000B762C" w:rsidP="0058515E">
            <w:pPr>
              <w:pStyle w:val="TAL"/>
            </w:pPr>
          </w:p>
        </w:tc>
      </w:tr>
      <w:tr w:rsidR="000B762C" w:rsidRPr="003235AF" w14:paraId="3AA1B057" w14:textId="77777777" w:rsidTr="0058515E">
        <w:tc>
          <w:tcPr>
            <w:tcW w:w="4535" w:type="dxa"/>
            <w:tcBorders>
              <w:bottom w:val="single" w:sz="4" w:space="0" w:color="auto"/>
            </w:tcBorders>
          </w:tcPr>
          <w:p w14:paraId="6715F18F" w14:textId="77777777" w:rsidR="000B762C" w:rsidRPr="003235AF" w:rsidRDefault="000B762C" w:rsidP="0058515E">
            <w:pPr>
              <w:pStyle w:val="TAL"/>
            </w:pPr>
            <w:r w:rsidRPr="003235AF">
              <w:t xml:space="preserve">  pusch-Config CHOICE {</w:t>
            </w:r>
          </w:p>
        </w:tc>
        <w:tc>
          <w:tcPr>
            <w:tcW w:w="2267" w:type="dxa"/>
            <w:tcBorders>
              <w:bottom w:val="single" w:sz="4" w:space="0" w:color="auto"/>
            </w:tcBorders>
          </w:tcPr>
          <w:p w14:paraId="4FE0DF6D" w14:textId="77777777" w:rsidR="000B762C" w:rsidRPr="003235AF" w:rsidRDefault="000B762C" w:rsidP="0058515E">
            <w:pPr>
              <w:pStyle w:val="TAL"/>
            </w:pPr>
          </w:p>
        </w:tc>
        <w:tc>
          <w:tcPr>
            <w:tcW w:w="1700" w:type="dxa"/>
            <w:tcBorders>
              <w:bottom w:val="single" w:sz="4" w:space="0" w:color="auto"/>
            </w:tcBorders>
          </w:tcPr>
          <w:p w14:paraId="00E848B2" w14:textId="77777777" w:rsidR="000B762C" w:rsidRPr="003235AF" w:rsidRDefault="000B762C" w:rsidP="0058515E">
            <w:pPr>
              <w:pStyle w:val="TAL"/>
            </w:pPr>
          </w:p>
        </w:tc>
        <w:tc>
          <w:tcPr>
            <w:tcW w:w="1245" w:type="dxa"/>
            <w:tcBorders>
              <w:bottom w:val="single" w:sz="4" w:space="0" w:color="auto"/>
            </w:tcBorders>
          </w:tcPr>
          <w:p w14:paraId="6A397DF3" w14:textId="77777777" w:rsidR="000B762C" w:rsidRPr="003235AF" w:rsidRDefault="000B762C" w:rsidP="0058515E">
            <w:pPr>
              <w:pStyle w:val="TAL"/>
            </w:pPr>
          </w:p>
        </w:tc>
      </w:tr>
      <w:tr w:rsidR="000B762C" w:rsidRPr="003235AF" w14:paraId="47DD4D37" w14:textId="77777777" w:rsidTr="0058515E">
        <w:tc>
          <w:tcPr>
            <w:tcW w:w="4535" w:type="dxa"/>
            <w:tcBorders>
              <w:bottom w:val="single" w:sz="4" w:space="0" w:color="auto"/>
            </w:tcBorders>
          </w:tcPr>
          <w:p w14:paraId="67F6CF79" w14:textId="77777777" w:rsidR="000B762C" w:rsidRPr="003235AF" w:rsidRDefault="000B762C" w:rsidP="0058515E">
            <w:pPr>
              <w:pStyle w:val="TAL"/>
            </w:pPr>
            <w:r w:rsidRPr="003235AF">
              <w:t xml:space="preserve">    setup</w:t>
            </w:r>
          </w:p>
        </w:tc>
        <w:tc>
          <w:tcPr>
            <w:tcW w:w="2267" w:type="dxa"/>
            <w:tcBorders>
              <w:bottom w:val="single" w:sz="4" w:space="0" w:color="auto"/>
            </w:tcBorders>
          </w:tcPr>
          <w:p w14:paraId="028234F2" w14:textId="77777777" w:rsidR="000B762C" w:rsidRPr="003235AF" w:rsidRDefault="000B762C" w:rsidP="0058515E">
            <w:pPr>
              <w:pStyle w:val="TAL"/>
            </w:pPr>
            <w:r w:rsidRPr="003235AF">
              <w:t xml:space="preserve">PUSCH-Config with condition </w:t>
            </w:r>
            <w:r w:rsidRPr="003235AF">
              <w:rPr>
                <w:lang w:eastAsia="zh-CN"/>
              </w:rPr>
              <w:t>DCI_0_3</w:t>
            </w:r>
          </w:p>
        </w:tc>
        <w:tc>
          <w:tcPr>
            <w:tcW w:w="1700" w:type="dxa"/>
            <w:tcBorders>
              <w:bottom w:val="single" w:sz="4" w:space="0" w:color="auto"/>
            </w:tcBorders>
          </w:tcPr>
          <w:p w14:paraId="5835CF2D" w14:textId="77777777" w:rsidR="000B762C" w:rsidRPr="003235AF" w:rsidRDefault="000B762C" w:rsidP="0058515E">
            <w:pPr>
              <w:pStyle w:val="TAL"/>
            </w:pPr>
          </w:p>
        </w:tc>
        <w:tc>
          <w:tcPr>
            <w:tcW w:w="1245" w:type="dxa"/>
            <w:tcBorders>
              <w:bottom w:val="single" w:sz="4" w:space="0" w:color="auto"/>
            </w:tcBorders>
          </w:tcPr>
          <w:p w14:paraId="2359D216" w14:textId="77777777" w:rsidR="000B762C" w:rsidRPr="003235AF" w:rsidRDefault="000B762C" w:rsidP="0058515E">
            <w:pPr>
              <w:pStyle w:val="TAL"/>
            </w:pPr>
          </w:p>
        </w:tc>
      </w:tr>
      <w:tr w:rsidR="000B762C" w:rsidRPr="003235AF" w14:paraId="72B62A7E" w14:textId="77777777" w:rsidTr="0058515E">
        <w:tc>
          <w:tcPr>
            <w:tcW w:w="4535" w:type="dxa"/>
          </w:tcPr>
          <w:p w14:paraId="0FE80BCD" w14:textId="77777777" w:rsidR="000B762C" w:rsidRPr="003235AF" w:rsidRDefault="000B762C" w:rsidP="0058515E">
            <w:pPr>
              <w:pStyle w:val="TAL"/>
            </w:pPr>
            <w:r w:rsidRPr="003235AF">
              <w:t xml:space="preserve">  }</w:t>
            </w:r>
          </w:p>
        </w:tc>
        <w:tc>
          <w:tcPr>
            <w:tcW w:w="2267" w:type="dxa"/>
          </w:tcPr>
          <w:p w14:paraId="541982A0" w14:textId="77777777" w:rsidR="000B762C" w:rsidRPr="003235AF" w:rsidRDefault="000B762C" w:rsidP="0058515E">
            <w:pPr>
              <w:pStyle w:val="TAL"/>
            </w:pPr>
          </w:p>
        </w:tc>
        <w:tc>
          <w:tcPr>
            <w:tcW w:w="1700" w:type="dxa"/>
          </w:tcPr>
          <w:p w14:paraId="71B51514" w14:textId="77777777" w:rsidR="000B762C" w:rsidRPr="003235AF" w:rsidRDefault="000B762C" w:rsidP="0058515E">
            <w:pPr>
              <w:pStyle w:val="TAL"/>
            </w:pPr>
          </w:p>
        </w:tc>
        <w:tc>
          <w:tcPr>
            <w:tcW w:w="1245" w:type="dxa"/>
          </w:tcPr>
          <w:p w14:paraId="4AF6A21E" w14:textId="77777777" w:rsidR="000B762C" w:rsidRPr="003235AF" w:rsidRDefault="000B762C" w:rsidP="0058515E">
            <w:pPr>
              <w:pStyle w:val="TAL"/>
            </w:pPr>
          </w:p>
        </w:tc>
      </w:tr>
      <w:tr w:rsidR="000B762C" w:rsidRPr="003235AF" w14:paraId="3AD0FA45" w14:textId="77777777" w:rsidTr="0058515E">
        <w:tc>
          <w:tcPr>
            <w:tcW w:w="4535" w:type="dxa"/>
          </w:tcPr>
          <w:p w14:paraId="51891C8F" w14:textId="77777777" w:rsidR="000B762C" w:rsidRPr="003235AF" w:rsidRDefault="000B762C" w:rsidP="0058515E">
            <w:pPr>
              <w:pStyle w:val="TAL"/>
              <w:rPr>
                <w:lang w:eastAsia="zh-CN"/>
              </w:rPr>
            </w:pPr>
            <w:r w:rsidRPr="003235AF">
              <w:rPr>
                <w:lang w:eastAsia="zh-CN"/>
              </w:rPr>
              <w:t>}</w:t>
            </w:r>
          </w:p>
        </w:tc>
        <w:tc>
          <w:tcPr>
            <w:tcW w:w="2267" w:type="dxa"/>
          </w:tcPr>
          <w:p w14:paraId="14196C4C" w14:textId="77777777" w:rsidR="000B762C" w:rsidRPr="003235AF" w:rsidRDefault="000B762C" w:rsidP="0058515E">
            <w:pPr>
              <w:pStyle w:val="TAL"/>
            </w:pPr>
          </w:p>
        </w:tc>
        <w:tc>
          <w:tcPr>
            <w:tcW w:w="1700" w:type="dxa"/>
          </w:tcPr>
          <w:p w14:paraId="2E5C6AFD" w14:textId="77777777" w:rsidR="000B762C" w:rsidRPr="003235AF" w:rsidRDefault="000B762C" w:rsidP="0058515E">
            <w:pPr>
              <w:pStyle w:val="TAL"/>
            </w:pPr>
          </w:p>
        </w:tc>
        <w:tc>
          <w:tcPr>
            <w:tcW w:w="1245" w:type="dxa"/>
          </w:tcPr>
          <w:p w14:paraId="2A813B69" w14:textId="77777777" w:rsidR="000B762C" w:rsidRPr="003235AF" w:rsidRDefault="000B762C" w:rsidP="0058515E">
            <w:pPr>
              <w:pStyle w:val="TAL"/>
            </w:pPr>
          </w:p>
        </w:tc>
      </w:tr>
    </w:tbl>
    <w:p w14:paraId="7E1DFBB5" w14:textId="77777777" w:rsidR="000B762C" w:rsidRPr="003235AF" w:rsidRDefault="000B762C" w:rsidP="000B762C">
      <w:pPr>
        <w:rPr>
          <w:lang w:eastAsia="zh-CN"/>
        </w:rPr>
      </w:pPr>
    </w:p>
    <w:p w14:paraId="5F4E5C5E" w14:textId="77777777" w:rsidR="000B762C" w:rsidRPr="003235AF" w:rsidRDefault="000B762C" w:rsidP="000B762C">
      <w:pPr>
        <w:pStyle w:val="TH"/>
      </w:pPr>
      <w:r w:rsidRPr="003235AF">
        <w:t>Table 7.1.1.3.26.1.3.3-</w:t>
      </w:r>
      <w:r w:rsidRPr="003235AF">
        <w:rPr>
          <w:lang w:eastAsia="zh-CN"/>
        </w:rPr>
        <w:t>6</w:t>
      </w:r>
      <w:r w:rsidRPr="003235AF">
        <w:t xml:space="preserve">: </w:t>
      </w:r>
      <w:r w:rsidRPr="003235AF">
        <w:rPr>
          <w:i/>
        </w:rPr>
        <w:t>ServingCellConfig</w:t>
      </w:r>
      <w:r w:rsidRPr="003235AF">
        <w:t xml:space="preserve"> (Table 7.1.1.3.26.1.3.3-</w:t>
      </w:r>
      <w:r w:rsidRPr="003235AF">
        <w:rPr>
          <w:lang w:eastAsia="zh-CN"/>
        </w:rPr>
        <w:t>2</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B762C" w:rsidRPr="003235AF" w14:paraId="47A83668" w14:textId="77777777" w:rsidTr="0058515E">
        <w:tc>
          <w:tcPr>
            <w:tcW w:w="9747" w:type="dxa"/>
            <w:gridSpan w:val="4"/>
          </w:tcPr>
          <w:p w14:paraId="5C3A67AD" w14:textId="77777777" w:rsidR="000B762C" w:rsidRPr="003235AF" w:rsidRDefault="000B762C" w:rsidP="0058515E">
            <w:pPr>
              <w:pStyle w:val="TAH"/>
              <w:jc w:val="left"/>
              <w:rPr>
                <w:b w:val="0"/>
              </w:rPr>
            </w:pPr>
            <w:r w:rsidRPr="003235AF">
              <w:rPr>
                <w:b w:val="0"/>
              </w:rPr>
              <w:t>Derivation Path:</w:t>
            </w:r>
            <w:r w:rsidRPr="003235AF">
              <w:rPr>
                <w:lang w:eastAsia="zh-CN"/>
              </w:rPr>
              <w:t xml:space="preserve">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 xml:space="preserve">Table 4.6.3-167 with condition No_UL and </w:t>
            </w:r>
            <w:r w:rsidRPr="003235AF">
              <w:rPr>
                <w:b w:val="0"/>
                <w:lang w:eastAsia="zh-CN"/>
              </w:rPr>
              <w:t>SCell_add</w:t>
            </w:r>
          </w:p>
        </w:tc>
      </w:tr>
      <w:tr w:rsidR="000B762C" w:rsidRPr="003235AF" w14:paraId="7F5C8BEA" w14:textId="77777777" w:rsidTr="0058515E">
        <w:tc>
          <w:tcPr>
            <w:tcW w:w="4535" w:type="dxa"/>
          </w:tcPr>
          <w:p w14:paraId="1B3C1677" w14:textId="77777777" w:rsidR="000B762C" w:rsidRPr="003235AF" w:rsidRDefault="000B762C" w:rsidP="0058515E">
            <w:pPr>
              <w:pStyle w:val="TAH"/>
            </w:pPr>
            <w:r w:rsidRPr="003235AF">
              <w:t>Information Element</w:t>
            </w:r>
          </w:p>
        </w:tc>
        <w:tc>
          <w:tcPr>
            <w:tcW w:w="2267" w:type="dxa"/>
          </w:tcPr>
          <w:p w14:paraId="6B368F2C" w14:textId="77777777" w:rsidR="000B762C" w:rsidRPr="003235AF" w:rsidRDefault="000B762C" w:rsidP="0058515E">
            <w:pPr>
              <w:pStyle w:val="TAH"/>
            </w:pPr>
            <w:r w:rsidRPr="003235AF">
              <w:t>Value/remark</w:t>
            </w:r>
          </w:p>
        </w:tc>
        <w:tc>
          <w:tcPr>
            <w:tcW w:w="1840" w:type="dxa"/>
          </w:tcPr>
          <w:p w14:paraId="271F70D0" w14:textId="77777777" w:rsidR="000B762C" w:rsidRPr="003235AF" w:rsidRDefault="000B762C" w:rsidP="0058515E">
            <w:pPr>
              <w:pStyle w:val="TAH"/>
            </w:pPr>
            <w:r w:rsidRPr="003235AF">
              <w:t>Comment</w:t>
            </w:r>
          </w:p>
        </w:tc>
        <w:tc>
          <w:tcPr>
            <w:tcW w:w="1105" w:type="dxa"/>
          </w:tcPr>
          <w:p w14:paraId="7C37AFB4" w14:textId="77777777" w:rsidR="000B762C" w:rsidRPr="003235AF" w:rsidRDefault="000B762C" w:rsidP="0058515E">
            <w:pPr>
              <w:pStyle w:val="TAH"/>
            </w:pPr>
            <w:r w:rsidRPr="003235AF">
              <w:t>Condition</w:t>
            </w:r>
          </w:p>
        </w:tc>
      </w:tr>
      <w:tr w:rsidR="000B762C" w:rsidRPr="003235AF" w14:paraId="698F6281" w14:textId="77777777" w:rsidTr="0058515E">
        <w:tc>
          <w:tcPr>
            <w:tcW w:w="4535" w:type="dxa"/>
            <w:tcBorders>
              <w:bottom w:val="single" w:sz="4" w:space="0" w:color="auto"/>
            </w:tcBorders>
          </w:tcPr>
          <w:p w14:paraId="1C709635" w14:textId="77777777" w:rsidR="000B762C" w:rsidRPr="003235AF" w:rsidRDefault="000B762C" w:rsidP="0058515E">
            <w:pPr>
              <w:pStyle w:val="TAL"/>
            </w:pPr>
            <w:r w:rsidRPr="003235AF">
              <w:t>ServingCellConfig ::= SEQUENCE {</w:t>
            </w:r>
          </w:p>
        </w:tc>
        <w:tc>
          <w:tcPr>
            <w:tcW w:w="2267" w:type="dxa"/>
          </w:tcPr>
          <w:p w14:paraId="263F2F05" w14:textId="77777777" w:rsidR="000B762C" w:rsidRPr="003235AF" w:rsidRDefault="000B762C" w:rsidP="0058515E">
            <w:pPr>
              <w:pStyle w:val="TAL"/>
            </w:pPr>
          </w:p>
        </w:tc>
        <w:tc>
          <w:tcPr>
            <w:tcW w:w="1840" w:type="dxa"/>
          </w:tcPr>
          <w:p w14:paraId="60FB9C65" w14:textId="77777777" w:rsidR="000B762C" w:rsidRPr="003235AF" w:rsidRDefault="000B762C" w:rsidP="0058515E">
            <w:pPr>
              <w:pStyle w:val="TAL"/>
            </w:pPr>
          </w:p>
        </w:tc>
        <w:tc>
          <w:tcPr>
            <w:tcW w:w="1105" w:type="dxa"/>
          </w:tcPr>
          <w:p w14:paraId="2FABB6C5" w14:textId="77777777" w:rsidR="000B762C" w:rsidRPr="003235AF" w:rsidRDefault="000B762C" w:rsidP="0058515E">
            <w:pPr>
              <w:pStyle w:val="TAL"/>
            </w:pPr>
          </w:p>
        </w:tc>
      </w:tr>
      <w:tr w:rsidR="00231D1B" w:rsidRPr="003235AF" w14:paraId="26EC3EBD" w14:textId="77777777" w:rsidTr="0058515E">
        <w:trPr>
          <w:ins w:id="97" w:author="Zhaoya" w:date="2025-02-05T16:30:00Z"/>
        </w:trPr>
        <w:tc>
          <w:tcPr>
            <w:tcW w:w="4535" w:type="dxa"/>
            <w:tcBorders>
              <w:bottom w:val="single" w:sz="4" w:space="0" w:color="auto"/>
            </w:tcBorders>
          </w:tcPr>
          <w:p w14:paraId="77C56D43" w14:textId="7F605F3F" w:rsidR="00231D1B" w:rsidRPr="003235AF" w:rsidRDefault="00231D1B" w:rsidP="00231D1B">
            <w:pPr>
              <w:pStyle w:val="TAL"/>
              <w:rPr>
                <w:ins w:id="98" w:author="Zhaoya" w:date="2025-02-05T16:30:00Z"/>
              </w:rPr>
            </w:pPr>
            <w:ins w:id="99" w:author="Zhaoya" w:date="2025-02-05T16:30:00Z">
              <w:r w:rsidRPr="002E63FF">
                <w:t xml:space="preserve">  initialDownlinkBWP</w:t>
              </w:r>
            </w:ins>
          </w:p>
        </w:tc>
        <w:tc>
          <w:tcPr>
            <w:tcW w:w="2267" w:type="dxa"/>
          </w:tcPr>
          <w:p w14:paraId="6BFDAB8F" w14:textId="2F32E6E7" w:rsidR="00231D1B" w:rsidRPr="003235AF" w:rsidRDefault="00231D1B" w:rsidP="00231D1B">
            <w:pPr>
              <w:pStyle w:val="TAL"/>
              <w:rPr>
                <w:ins w:id="100" w:author="Zhaoya" w:date="2025-02-05T16:30:00Z"/>
              </w:rPr>
            </w:pPr>
            <w:ins w:id="101" w:author="Zhaoya" w:date="2025-02-05T16:30:00Z">
              <w:r w:rsidRPr="002E63FF">
                <w:t>BWP-DownlinkDedicated</w:t>
              </w:r>
            </w:ins>
          </w:p>
        </w:tc>
        <w:tc>
          <w:tcPr>
            <w:tcW w:w="1840" w:type="dxa"/>
          </w:tcPr>
          <w:p w14:paraId="7DAB6F7A" w14:textId="7C34B636" w:rsidR="00231D1B" w:rsidRPr="003235AF" w:rsidRDefault="00231D1B" w:rsidP="00231D1B">
            <w:pPr>
              <w:pStyle w:val="TAL"/>
              <w:rPr>
                <w:ins w:id="102" w:author="Zhaoya" w:date="2025-02-05T16:30:00Z"/>
              </w:rPr>
            </w:pPr>
            <w:ins w:id="103" w:author="Zhaoya" w:date="2025-02-05T16:30:00Z">
              <w:r w:rsidRPr="003235AF">
                <w:t>Table 7.1.1.3.26.1.3.3-7</w:t>
              </w:r>
              <w:r>
                <w:t>A</w:t>
              </w:r>
            </w:ins>
          </w:p>
        </w:tc>
        <w:tc>
          <w:tcPr>
            <w:tcW w:w="1105" w:type="dxa"/>
          </w:tcPr>
          <w:p w14:paraId="34E09621" w14:textId="77777777" w:rsidR="00231D1B" w:rsidRPr="003235AF" w:rsidRDefault="00231D1B" w:rsidP="00231D1B">
            <w:pPr>
              <w:pStyle w:val="TAL"/>
              <w:rPr>
                <w:ins w:id="104" w:author="Zhaoya" w:date="2025-02-05T16:30:00Z"/>
              </w:rPr>
            </w:pPr>
          </w:p>
        </w:tc>
      </w:tr>
      <w:tr w:rsidR="00231D1B" w:rsidRPr="003235AF" w14:paraId="14939AE0" w14:textId="77777777" w:rsidTr="0058515E">
        <w:tc>
          <w:tcPr>
            <w:tcW w:w="4535" w:type="dxa"/>
            <w:tcBorders>
              <w:top w:val="single" w:sz="4" w:space="0" w:color="auto"/>
              <w:left w:val="single" w:sz="4" w:space="0" w:color="auto"/>
              <w:bottom w:val="single" w:sz="4" w:space="0" w:color="auto"/>
              <w:right w:val="single" w:sz="4" w:space="0" w:color="auto"/>
            </w:tcBorders>
          </w:tcPr>
          <w:p w14:paraId="3CC2DEE2" w14:textId="77777777" w:rsidR="00231D1B" w:rsidRPr="003235AF" w:rsidRDefault="00231D1B" w:rsidP="00231D1B">
            <w:pPr>
              <w:pStyle w:val="TAL"/>
            </w:pPr>
            <w:r w:rsidRPr="003235A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AED4CC9" w14:textId="77777777" w:rsidR="00231D1B" w:rsidRPr="003235AF" w:rsidRDefault="00231D1B" w:rsidP="00231D1B">
            <w:pPr>
              <w:pStyle w:val="TAL"/>
            </w:pPr>
          </w:p>
        </w:tc>
        <w:tc>
          <w:tcPr>
            <w:tcW w:w="1840" w:type="dxa"/>
            <w:tcBorders>
              <w:top w:val="single" w:sz="4" w:space="0" w:color="auto"/>
              <w:left w:val="single" w:sz="4" w:space="0" w:color="auto"/>
              <w:bottom w:val="single" w:sz="4" w:space="0" w:color="auto"/>
              <w:right w:val="single" w:sz="4" w:space="0" w:color="auto"/>
            </w:tcBorders>
          </w:tcPr>
          <w:p w14:paraId="1CA775D7" w14:textId="77777777" w:rsidR="00231D1B" w:rsidRPr="003235AF" w:rsidRDefault="00231D1B" w:rsidP="00231D1B">
            <w:pPr>
              <w:pStyle w:val="TAL"/>
            </w:pPr>
          </w:p>
        </w:tc>
        <w:tc>
          <w:tcPr>
            <w:tcW w:w="1105" w:type="dxa"/>
            <w:tcBorders>
              <w:top w:val="single" w:sz="4" w:space="0" w:color="auto"/>
              <w:left w:val="single" w:sz="4" w:space="0" w:color="auto"/>
              <w:bottom w:val="single" w:sz="4" w:space="0" w:color="auto"/>
              <w:right w:val="single" w:sz="4" w:space="0" w:color="auto"/>
            </w:tcBorders>
          </w:tcPr>
          <w:p w14:paraId="5F608322" w14:textId="77777777" w:rsidR="00231D1B" w:rsidRPr="003235AF" w:rsidRDefault="00231D1B" w:rsidP="00231D1B">
            <w:pPr>
              <w:pStyle w:val="TAL"/>
            </w:pPr>
          </w:p>
        </w:tc>
      </w:tr>
      <w:tr w:rsidR="00231D1B" w:rsidRPr="003235AF" w14:paraId="1F8C0B2E" w14:textId="77777777" w:rsidTr="0058515E">
        <w:tc>
          <w:tcPr>
            <w:tcW w:w="4535" w:type="dxa"/>
            <w:tcBorders>
              <w:top w:val="single" w:sz="4" w:space="0" w:color="auto"/>
              <w:left w:val="single" w:sz="4" w:space="0" w:color="auto"/>
              <w:bottom w:val="single" w:sz="4" w:space="0" w:color="auto"/>
              <w:right w:val="single" w:sz="4" w:space="0" w:color="auto"/>
            </w:tcBorders>
          </w:tcPr>
          <w:p w14:paraId="7DA94FF3" w14:textId="77777777" w:rsidR="00231D1B" w:rsidRPr="003235AF" w:rsidRDefault="00231D1B" w:rsidP="00231D1B">
            <w:pPr>
              <w:pStyle w:val="TAL"/>
            </w:pPr>
            <w:r w:rsidRPr="003235AF">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636D0F8B" w14:textId="77777777" w:rsidR="00231D1B" w:rsidRPr="003235AF" w:rsidRDefault="00231D1B" w:rsidP="00231D1B">
            <w:pPr>
              <w:pStyle w:val="TAL"/>
            </w:pPr>
            <w:r w:rsidRPr="003235AF">
              <w:t>BWP-UplinkDedicated</w:t>
            </w:r>
          </w:p>
        </w:tc>
        <w:tc>
          <w:tcPr>
            <w:tcW w:w="1840" w:type="dxa"/>
            <w:tcBorders>
              <w:top w:val="single" w:sz="4" w:space="0" w:color="auto"/>
              <w:left w:val="single" w:sz="4" w:space="0" w:color="auto"/>
              <w:bottom w:val="single" w:sz="4" w:space="0" w:color="auto"/>
              <w:right w:val="single" w:sz="4" w:space="0" w:color="auto"/>
            </w:tcBorders>
          </w:tcPr>
          <w:p w14:paraId="69FA217C" w14:textId="77777777" w:rsidR="00231D1B" w:rsidRPr="003235AF" w:rsidRDefault="00231D1B" w:rsidP="00231D1B">
            <w:pPr>
              <w:pStyle w:val="TAL"/>
            </w:pPr>
            <w:r w:rsidRPr="003235AF">
              <w:t>Table 7.1.1.3.26.1.3.3-7</w:t>
            </w:r>
          </w:p>
        </w:tc>
        <w:tc>
          <w:tcPr>
            <w:tcW w:w="1105" w:type="dxa"/>
            <w:tcBorders>
              <w:top w:val="single" w:sz="4" w:space="0" w:color="auto"/>
              <w:left w:val="single" w:sz="4" w:space="0" w:color="auto"/>
              <w:bottom w:val="single" w:sz="4" w:space="0" w:color="auto"/>
              <w:right w:val="single" w:sz="4" w:space="0" w:color="auto"/>
            </w:tcBorders>
          </w:tcPr>
          <w:p w14:paraId="3BE371A8" w14:textId="77777777" w:rsidR="00231D1B" w:rsidRPr="003235AF" w:rsidRDefault="00231D1B" w:rsidP="00231D1B">
            <w:pPr>
              <w:pStyle w:val="TAL"/>
            </w:pPr>
          </w:p>
        </w:tc>
      </w:tr>
      <w:tr w:rsidR="00231D1B" w:rsidRPr="003235AF" w14:paraId="42DDCD4F" w14:textId="77777777" w:rsidTr="0058515E">
        <w:tc>
          <w:tcPr>
            <w:tcW w:w="4535" w:type="dxa"/>
            <w:tcBorders>
              <w:top w:val="single" w:sz="4" w:space="0" w:color="auto"/>
              <w:left w:val="single" w:sz="4" w:space="0" w:color="auto"/>
              <w:bottom w:val="single" w:sz="4" w:space="0" w:color="auto"/>
              <w:right w:val="single" w:sz="4" w:space="0" w:color="auto"/>
            </w:tcBorders>
          </w:tcPr>
          <w:p w14:paraId="5A95B2AF" w14:textId="77777777" w:rsidR="00231D1B" w:rsidRPr="003235AF" w:rsidRDefault="00231D1B" w:rsidP="00231D1B">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3BF4CEA6" w14:textId="77777777" w:rsidR="00231D1B" w:rsidRPr="003235AF" w:rsidRDefault="00231D1B" w:rsidP="00231D1B">
            <w:pPr>
              <w:pStyle w:val="TAL"/>
            </w:pPr>
          </w:p>
        </w:tc>
        <w:tc>
          <w:tcPr>
            <w:tcW w:w="1840" w:type="dxa"/>
            <w:tcBorders>
              <w:top w:val="single" w:sz="4" w:space="0" w:color="auto"/>
              <w:left w:val="single" w:sz="4" w:space="0" w:color="auto"/>
              <w:bottom w:val="single" w:sz="4" w:space="0" w:color="auto"/>
              <w:right w:val="single" w:sz="4" w:space="0" w:color="auto"/>
            </w:tcBorders>
          </w:tcPr>
          <w:p w14:paraId="39A87F6F" w14:textId="77777777" w:rsidR="00231D1B" w:rsidRPr="003235AF" w:rsidRDefault="00231D1B" w:rsidP="00231D1B">
            <w:pPr>
              <w:pStyle w:val="TAL"/>
            </w:pPr>
          </w:p>
        </w:tc>
        <w:tc>
          <w:tcPr>
            <w:tcW w:w="1105" w:type="dxa"/>
            <w:tcBorders>
              <w:top w:val="single" w:sz="4" w:space="0" w:color="auto"/>
              <w:left w:val="single" w:sz="4" w:space="0" w:color="auto"/>
              <w:bottom w:val="single" w:sz="4" w:space="0" w:color="auto"/>
              <w:right w:val="single" w:sz="4" w:space="0" w:color="auto"/>
            </w:tcBorders>
          </w:tcPr>
          <w:p w14:paraId="102DA9F5" w14:textId="77777777" w:rsidR="00231D1B" w:rsidRPr="003235AF" w:rsidRDefault="00231D1B" w:rsidP="00231D1B">
            <w:pPr>
              <w:pStyle w:val="TAL"/>
            </w:pPr>
          </w:p>
        </w:tc>
      </w:tr>
      <w:tr w:rsidR="00231D1B" w:rsidRPr="003235AF" w14:paraId="3617C997" w14:textId="77777777" w:rsidTr="0058515E">
        <w:tc>
          <w:tcPr>
            <w:tcW w:w="4535" w:type="dxa"/>
            <w:tcBorders>
              <w:bottom w:val="single" w:sz="4" w:space="0" w:color="auto"/>
            </w:tcBorders>
          </w:tcPr>
          <w:p w14:paraId="521A171B" w14:textId="77777777" w:rsidR="00231D1B" w:rsidRPr="003235AF" w:rsidRDefault="00231D1B" w:rsidP="00231D1B">
            <w:pPr>
              <w:pStyle w:val="TAL"/>
            </w:pPr>
            <w:r w:rsidRPr="003235AF">
              <w:t>}</w:t>
            </w:r>
          </w:p>
        </w:tc>
        <w:tc>
          <w:tcPr>
            <w:tcW w:w="2267" w:type="dxa"/>
          </w:tcPr>
          <w:p w14:paraId="4DF5449E" w14:textId="77777777" w:rsidR="00231D1B" w:rsidRPr="003235AF" w:rsidRDefault="00231D1B" w:rsidP="00231D1B">
            <w:pPr>
              <w:pStyle w:val="TAL"/>
            </w:pPr>
          </w:p>
        </w:tc>
        <w:tc>
          <w:tcPr>
            <w:tcW w:w="1840" w:type="dxa"/>
          </w:tcPr>
          <w:p w14:paraId="55564B1F" w14:textId="77777777" w:rsidR="00231D1B" w:rsidRPr="003235AF" w:rsidRDefault="00231D1B" w:rsidP="00231D1B">
            <w:pPr>
              <w:pStyle w:val="TAL"/>
            </w:pPr>
          </w:p>
        </w:tc>
        <w:tc>
          <w:tcPr>
            <w:tcW w:w="1105" w:type="dxa"/>
          </w:tcPr>
          <w:p w14:paraId="6A8CC96A" w14:textId="77777777" w:rsidR="00231D1B" w:rsidRPr="003235AF" w:rsidRDefault="00231D1B" w:rsidP="00231D1B">
            <w:pPr>
              <w:pStyle w:val="TAL"/>
            </w:pPr>
          </w:p>
        </w:tc>
      </w:tr>
    </w:tbl>
    <w:p w14:paraId="499D76C7" w14:textId="77777777" w:rsidR="000B762C" w:rsidRPr="003235AF" w:rsidRDefault="000B762C" w:rsidP="000B762C"/>
    <w:p w14:paraId="38E290BA" w14:textId="77777777" w:rsidR="000B762C" w:rsidRPr="003235AF" w:rsidRDefault="000B762C" w:rsidP="000B762C">
      <w:pPr>
        <w:pStyle w:val="TH"/>
      </w:pPr>
      <w:r w:rsidRPr="003235AF">
        <w:t>Table 7.1.1.3.26.1.3.3-</w:t>
      </w:r>
      <w:r w:rsidRPr="003235AF">
        <w:rPr>
          <w:lang w:eastAsia="zh-CN"/>
        </w:rPr>
        <w:t>7</w:t>
      </w:r>
      <w:r w:rsidRPr="003235AF">
        <w:t xml:space="preserve">: </w:t>
      </w:r>
      <w:r w:rsidRPr="003235AF">
        <w:rPr>
          <w:i/>
        </w:rPr>
        <w:t>BWP-UplinkDedicated</w:t>
      </w:r>
      <w:r w:rsidRPr="003235AF">
        <w:t xml:space="preserve"> (Table 7.1.1.3.26.1.3.3-</w:t>
      </w:r>
      <w:r w:rsidRPr="003235AF">
        <w:rPr>
          <w:lang w:eastAsia="zh-CN"/>
        </w:rPr>
        <w:t>6</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3235AF" w14:paraId="614081F2" w14:textId="77777777" w:rsidTr="0058515E">
        <w:tc>
          <w:tcPr>
            <w:tcW w:w="9747" w:type="dxa"/>
            <w:gridSpan w:val="4"/>
          </w:tcPr>
          <w:p w14:paraId="66D700A4" w14:textId="77777777" w:rsidR="000B762C" w:rsidRPr="003235AF" w:rsidRDefault="000B762C" w:rsidP="0058515E">
            <w:pPr>
              <w:pStyle w:val="TAH"/>
              <w:jc w:val="left"/>
              <w:rPr>
                <w:b w:val="0"/>
              </w:rPr>
            </w:pPr>
            <w:r w:rsidRPr="003235AF">
              <w:rPr>
                <w:b w:val="0"/>
              </w:rPr>
              <w:t xml:space="preserve">Derivation Path: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 xml:space="preserve">Table 4.6.3-15 with condition </w:t>
            </w:r>
            <w:r w:rsidRPr="003235AF">
              <w:rPr>
                <w:b w:val="0"/>
                <w:lang w:eastAsia="zh-CN"/>
              </w:rPr>
              <w:t>SCell_add</w:t>
            </w:r>
          </w:p>
        </w:tc>
      </w:tr>
      <w:tr w:rsidR="000B762C" w:rsidRPr="003235AF" w14:paraId="40FB8DB7" w14:textId="77777777" w:rsidTr="0058515E">
        <w:tc>
          <w:tcPr>
            <w:tcW w:w="4535" w:type="dxa"/>
          </w:tcPr>
          <w:p w14:paraId="02C6101D" w14:textId="77777777" w:rsidR="000B762C" w:rsidRPr="003235AF" w:rsidRDefault="000B762C" w:rsidP="0058515E">
            <w:pPr>
              <w:pStyle w:val="TAH"/>
            </w:pPr>
            <w:r w:rsidRPr="003235AF">
              <w:t>Information Element</w:t>
            </w:r>
          </w:p>
        </w:tc>
        <w:tc>
          <w:tcPr>
            <w:tcW w:w="2267" w:type="dxa"/>
          </w:tcPr>
          <w:p w14:paraId="0364CAEE" w14:textId="77777777" w:rsidR="000B762C" w:rsidRPr="003235AF" w:rsidRDefault="000B762C" w:rsidP="0058515E">
            <w:pPr>
              <w:pStyle w:val="TAH"/>
            </w:pPr>
            <w:r w:rsidRPr="003235AF">
              <w:t>Value/remark</w:t>
            </w:r>
          </w:p>
        </w:tc>
        <w:tc>
          <w:tcPr>
            <w:tcW w:w="1700" w:type="dxa"/>
          </w:tcPr>
          <w:p w14:paraId="4CC9CE40" w14:textId="77777777" w:rsidR="000B762C" w:rsidRPr="003235AF" w:rsidRDefault="000B762C" w:rsidP="0058515E">
            <w:pPr>
              <w:pStyle w:val="TAH"/>
            </w:pPr>
            <w:r w:rsidRPr="003235AF">
              <w:t>Comment</w:t>
            </w:r>
          </w:p>
        </w:tc>
        <w:tc>
          <w:tcPr>
            <w:tcW w:w="1245" w:type="dxa"/>
          </w:tcPr>
          <w:p w14:paraId="74FA4A26" w14:textId="77777777" w:rsidR="000B762C" w:rsidRPr="003235AF" w:rsidRDefault="000B762C" w:rsidP="0058515E">
            <w:pPr>
              <w:pStyle w:val="TAH"/>
            </w:pPr>
            <w:r w:rsidRPr="003235AF">
              <w:t>Condition</w:t>
            </w:r>
          </w:p>
        </w:tc>
      </w:tr>
      <w:tr w:rsidR="000B762C" w:rsidRPr="003235AF" w14:paraId="27645616" w14:textId="77777777" w:rsidTr="0058515E">
        <w:tc>
          <w:tcPr>
            <w:tcW w:w="4535" w:type="dxa"/>
          </w:tcPr>
          <w:p w14:paraId="0D786D57" w14:textId="77777777" w:rsidR="000B762C" w:rsidRPr="003235AF" w:rsidRDefault="000B762C" w:rsidP="0058515E">
            <w:pPr>
              <w:pStyle w:val="TAL"/>
            </w:pPr>
            <w:r w:rsidRPr="003235AF">
              <w:t xml:space="preserve">BWP-UplinkDedicated ::= </w:t>
            </w:r>
            <w:r w:rsidRPr="003235AF">
              <w:rPr>
                <w:snapToGrid w:val="0"/>
              </w:rPr>
              <w:t xml:space="preserve">SEQUENCE </w:t>
            </w:r>
            <w:r w:rsidRPr="003235AF">
              <w:t>{</w:t>
            </w:r>
          </w:p>
        </w:tc>
        <w:tc>
          <w:tcPr>
            <w:tcW w:w="2267" w:type="dxa"/>
          </w:tcPr>
          <w:p w14:paraId="60075D7F" w14:textId="77777777" w:rsidR="000B762C" w:rsidRPr="003235AF" w:rsidRDefault="000B762C" w:rsidP="0058515E">
            <w:pPr>
              <w:pStyle w:val="TAL"/>
            </w:pPr>
          </w:p>
        </w:tc>
        <w:tc>
          <w:tcPr>
            <w:tcW w:w="1700" w:type="dxa"/>
          </w:tcPr>
          <w:p w14:paraId="159AC880" w14:textId="77777777" w:rsidR="000B762C" w:rsidRPr="003235AF" w:rsidRDefault="000B762C" w:rsidP="0058515E">
            <w:pPr>
              <w:pStyle w:val="TAL"/>
            </w:pPr>
          </w:p>
        </w:tc>
        <w:tc>
          <w:tcPr>
            <w:tcW w:w="1245" w:type="dxa"/>
          </w:tcPr>
          <w:p w14:paraId="6E0A9789" w14:textId="77777777" w:rsidR="000B762C" w:rsidRPr="003235AF" w:rsidRDefault="000B762C" w:rsidP="0058515E">
            <w:pPr>
              <w:pStyle w:val="TAL"/>
            </w:pPr>
          </w:p>
        </w:tc>
      </w:tr>
      <w:tr w:rsidR="000B762C" w:rsidRPr="003235AF" w14:paraId="6E2734EE" w14:textId="77777777" w:rsidTr="0058515E">
        <w:tc>
          <w:tcPr>
            <w:tcW w:w="4535" w:type="dxa"/>
            <w:tcBorders>
              <w:bottom w:val="single" w:sz="4" w:space="0" w:color="auto"/>
            </w:tcBorders>
          </w:tcPr>
          <w:p w14:paraId="4F475272" w14:textId="77777777" w:rsidR="000B762C" w:rsidRPr="003235AF" w:rsidRDefault="000B762C" w:rsidP="0058515E">
            <w:pPr>
              <w:pStyle w:val="TAL"/>
            </w:pPr>
            <w:r w:rsidRPr="003235AF">
              <w:t xml:space="preserve">  pusch-Config CHOICE {</w:t>
            </w:r>
          </w:p>
        </w:tc>
        <w:tc>
          <w:tcPr>
            <w:tcW w:w="2267" w:type="dxa"/>
            <w:tcBorders>
              <w:bottom w:val="single" w:sz="4" w:space="0" w:color="auto"/>
            </w:tcBorders>
          </w:tcPr>
          <w:p w14:paraId="7E32D20D" w14:textId="77777777" w:rsidR="000B762C" w:rsidRPr="003235AF" w:rsidRDefault="000B762C" w:rsidP="0058515E">
            <w:pPr>
              <w:pStyle w:val="TAL"/>
            </w:pPr>
          </w:p>
        </w:tc>
        <w:tc>
          <w:tcPr>
            <w:tcW w:w="1700" w:type="dxa"/>
            <w:tcBorders>
              <w:bottom w:val="single" w:sz="4" w:space="0" w:color="auto"/>
            </w:tcBorders>
          </w:tcPr>
          <w:p w14:paraId="7EB1397A" w14:textId="77777777" w:rsidR="000B762C" w:rsidRPr="003235AF" w:rsidRDefault="000B762C" w:rsidP="0058515E">
            <w:pPr>
              <w:pStyle w:val="TAL"/>
            </w:pPr>
          </w:p>
        </w:tc>
        <w:tc>
          <w:tcPr>
            <w:tcW w:w="1245" w:type="dxa"/>
            <w:tcBorders>
              <w:bottom w:val="single" w:sz="4" w:space="0" w:color="auto"/>
            </w:tcBorders>
          </w:tcPr>
          <w:p w14:paraId="6FF6E7CA" w14:textId="77777777" w:rsidR="000B762C" w:rsidRPr="003235AF" w:rsidRDefault="000B762C" w:rsidP="0058515E">
            <w:pPr>
              <w:pStyle w:val="TAL"/>
            </w:pPr>
          </w:p>
        </w:tc>
      </w:tr>
      <w:tr w:rsidR="000B762C" w:rsidRPr="003235AF" w14:paraId="1AA7B1C8" w14:textId="77777777" w:rsidTr="0058515E">
        <w:tc>
          <w:tcPr>
            <w:tcW w:w="4535" w:type="dxa"/>
            <w:tcBorders>
              <w:bottom w:val="single" w:sz="4" w:space="0" w:color="auto"/>
            </w:tcBorders>
          </w:tcPr>
          <w:p w14:paraId="712674BC" w14:textId="77777777" w:rsidR="000B762C" w:rsidRPr="003235AF" w:rsidRDefault="000B762C" w:rsidP="0058515E">
            <w:pPr>
              <w:pStyle w:val="TAL"/>
            </w:pPr>
            <w:r w:rsidRPr="003235AF">
              <w:t xml:space="preserve">    setup</w:t>
            </w:r>
          </w:p>
        </w:tc>
        <w:tc>
          <w:tcPr>
            <w:tcW w:w="2267" w:type="dxa"/>
            <w:tcBorders>
              <w:bottom w:val="single" w:sz="4" w:space="0" w:color="auto"/>
            </w:tcBorders>
          </w:tcPr>
          <w:p w14:paraId="6B594E40" w14:textId="77777777" w:rsidR="000B762C" w:rsidRPr="003235AF" w:rsidRDefault="000B762C" w:rsidP="0058515E">
            <w:pPr>
              <w:pStyle w:val="TAL"/>
            </w:pPr>
            <w:r w:rsidRPr="003235AF">
              <w:t xml:space="preserve">PUSCH-Config with condition </w:t>
            </w:r>
            <w:r w:rsidRPr="003235AF">
              <w:rPr>
                <w:lang w:eastAsia="zh-CN"/>
              </w:rPr>
              <w:t>DCI_0_3</w:t>
            </w:r>
          </w:p>
        </w:tc>
        <w:tc>
          <w:tcPr>
            <w:tcW w:w="1700" w:type="dxa"/>
            <w:tcBorders>
              <w:bottom w:val="single" w:sz="4" w:space="0" w:color="auto"/>
            </w:tcBorders>
          </w:tcPr>
          <w:p w14:paraId="5C1BD420" w14:textId="77777777" w:rsidR="000B762C" w:rsidRPr="003235AF" w:rsidRDefault="000B762C" w:rsidP="0058515E">
            <w:pPr>
              <w:pStyle w:val="TAL"/>
            </w:pPr>
          </w:p>
        </w:tc>
        <w:tc>
          <w:tcPr>
            <w:tcW w:w="1245" w:type="dxa"/>
            <w:tcBorders>
              <w:bottom w:val="single" w:sz="4" w:space="0" w:color="auto"/>
            </w:tcBorders>
          </w:tcPr>
          <w:p w14:paraId="32A5B89A" w14:textId="77777777" w:rsidR="000B762C" w:rsidRPr="003235AF" w:rsidRDefault="000B762C" w:rsidP="0058515E">
            <w:pPr>
              <w:pStyle w:val="TAL"/>
            </w:pPr>
          </w:p>
        </w:tc>
      </w:tr>
      <w:tr w:rsidR="000B762C" w:rsidRPr="003235AF" w14:paraId="34E3E411" w14:textId="77777777" w:rsidTr="0058515E">
        <w:tc>
          <w:tcPr>
            <w:tcW w:w="4535" w:type="dxa"/>
          </w:tcPr>
          <w:p w14:paraId="2E5C0439" w14:textId="77777777" w:rsidR="000B762C" w:rsidRPr="003235AF" w:rsidRDefault="000B762C" w:rsidP="0058515E">
            <w:pPr>
              <w:pStyle w:val="TAL"/>
            </w:pPr>
            <w:r w:rsidRPr="003235AF">
              <w:t xml:space="preserve">  }</w:t>
            </w:r>
          </w:p>
        </w:tc>
        <w:tc>
          <w:tcPr>
            <w:tcW w:w="2267" w:type="dxa"/>
          </w:tcPr>
          <w:p w14:paraId="1B1ACBE3" w14:textId="77777777" w:rsidR="000B762C" w:rsidRPr="003235AF" w:rsidRDefault="000B762C" w:rsidP="0058515E">
            <w:pPr>
              <w:pStyle w:val="TAL"/>
            </w:pPr>
          </w:p>
        </w:tc>
        <w:tc>
          <w:tcPr>
            <w:tcW w:w="1700" w:type="dxa"/>
          </w:tcPr>
          <w:p w14:paraId="6E0C7A63" w14:textId="77777777" w:rsidR="000B762C" w:rsidRPr="003235AF" w:rsidRDefault="000B762C" w:rsidP="0058515E">
            <w:pPr>
              <w:pStyle w:val="TAL"/>
            </w:pPr>
          </w:p>
        </w:tc>
        <w:tc>
          <w:tcPr>
            <w:tcW w:w="1245" w:type="dxa"/>
          </w:tcPr>
          <w:p w14:paraId="6FC00745" w14:textId="77777777" w:rsidR="000B762C" w:rsidRPr="003235AF" w:rsidRDefault="000B762C" w:rsidP="0058515E">
            <w:pPr>
              <w:pStyle w:val="TAL"/>
            </w:pPr>
          </w:p>
        </w:tc>
      </w:tr>
      <w:tr w:rsidR="000B762C" w:rsidRPr="003235AF" w14:paraId="4E9C3802" w14:textId="77777777" w:rsidTr="0058515E">
        <w:tc>
          <w:tcPr>
            <w:tcW w:w="4535" w:type="dxa"/>
          </w:tcPr>
          <w:p w14:paraId="25B13FB6" w14:textId="77777777" w:rsidR="000B762C" w:rsidRPr="003235AF" w:rsidRDefault="000B762C" w:rsidP="0058515E">
            <w:pPr>
              <w:pStyle w:val="TAL"/>
              <w:rPr>
                <w:lang w:eastAsia="zh-CN"/>
              </w:rPr>
            </w:pPr>
            <w:r w:rsidRPr="003235AF">
              <w:rPr>
                <w:lang w:eastAsia="zh-CN"/>
              </w:rPr>
              <w:t>}</w:t>
            </w:r>
          </w:p>
        </w:tc>
        <w:tc>
          <w:tcPr>
            <w:tcW w:w="2267" w:type="dxa"/>
          </w:tcPr>
          <w:p w14:paraId="1BE5F34C" w14:textId="77777777" w:rsidR="000B762C" w:rsidRPr="003235AF" w:rsidRDefault="000B762C" w:rsidP="0058515E">
            <w:pPr>
              <w:pStyle w:val="TAL"/>
            </w:pPr>
          </w:p>
        </w:tc>
        <w:tc>
          <w:tcPr>
            <w:tcW w:w="1700" w:type="dxa"/>
          </w:tcPr>
          <w:p w14:paraId="5FB37DB4" w14:textId="77777777" w:rsidR="000B762C" w:rsidRPr="003235AF" w:rsidRDefault="000B762C" w:rsidP="0058515E">
            <w:pPr>
              <w:pStyle w:val="TAL"/>
            </w:pPr>
          </w:p>
        </w:tc>
        <w:tc>
          <w:tcPr>
            <w:tcW w:w="1245" w:type="dxa"/>
          </w:tcPr>
          <w:p w14:paraId="03EA4D18" w14:textId="77777777" w:rsidR="000B762C" w:rsidRPr="003235AF" w:rsidRDefault="000B762C" w:rsidP="0058515E">
            <w:pPr>
              <w:pStyle w:val="TAL"/>
            </w:pPr>
          </w:p>
        </w:tc>
      </w:tr>
    </w:tbl>
    <w:p w14:paraId="5A1D7799" w14:textId="77777777" w:rsidR="000B762C" w:rsidRDefault="000B762C" w:rsidP="000B762C">
      <w:pPr>
        <w:rPr>
          <w:ins w:id="105" w:author="Zhaoya" w:date="2025-02-05T16:30:00Z"/>
        </w:rPr>
      </w:pPr>
    </w:p>
    <w:p w14:paraId="55F3ADC6" w14:textId="1682B029" w:rsidR="00231D1B" w:rsidRPr="002E63FF" w:rsidRDefault="00231D1B" w:rsidP="00231D1B">
      <w:pPr>
        <w:pStyle w:val="TH"/>
        <w:rPr>
          <w:ins w:id="106" w:author="Zhaoya" w:date="2025-02-05T16:30:00Z"/>
        </w:rPr>
      </w:pPr>
      <w:ins w:id="107" w:author="Zhaoya" w:date="2025-02-05T16:30:00Z">
        <w:r w:rsidRPr="002E63FF">
          <w:lastRenderedPageBreak/>
          <w:t xml:space="preserve">Table </w:t>
        </w:r>
      </w:ins>
      <w:ins w:id="108" w:author="Zhaoya" w:date="2025-02-05T16:31:00Z">
        <w:r w:rsidRPr="003235AF">
          <w:t>7.1.1.3.26.1.3.3-</w:t>
        </w:r>
        <w:r w:rsidRPr="003235AF">
          <w:rPr>
            <w:lang w:eastAsia="zh-CN"/>
          </w:rPr>
          <w:t>7</w:t>
        </w:r>
        <w:r>
          <w:rPr>
            <w:lang w:eastAsia="zh-CN"/>
          </w:rPr>
          <w:t>A</w:t>
        </w:r>
      </w:ins>
      <w:ins w:id="109" w:author="Zhaoya" w:date="2025-02-05T16:30:00Z">
        <w:r w:rsidRPr="002E63FF">
          <w:t xml:space="preserve">: </w:t>
        </w:r>
        <w:r w:rsidRPr="002E63FF">
          <w:rPr>
            <w:i/>
          </w:rPr>
          <w:t>BWP-DownlinkDedicated</w:t>
        </w:r>
        <w:r w:rsidRPr="002E63FF">
          <w:t xml:space="preserve"> (</w:t>
        </w:r>
      </w:ins>
      <w:ins w:id="110" w:author="Zhaoya" w:date="2025-02-05T16:31:00Z">
        <w:r w:rsidRPr="003235AF">
          <w:t>Table 7.1.1.3.26.1.3.3-</w:t>
        </w:r>
        <w:r w:rsidRPr="003235AF">
          <w:rPr>
            <w:lang w:eastAsia="zh-CN"/>
          </w:rPr>
          <w:t>6</w:t>
        </w:r>
      </w:ins>
      <w:ins w:id="111" w:author="Zhaoya" w:date="2025-02-05T16:30:00Z">
        <w:r w:rsidRPr="002E63F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D1B" w:rsidRPr="002E63FF" w14:paraId="3E3E6A8F" w14:textId="77777777" w:rsidTr="0058515E">
        <w:trPr>
          <w:ins w:id="112" w:author="Zhaoya" w:date="2025-02-05T16:30:00Z"/>
        </w:trPr>
        <w:tc>
          <w:tcPr>
            <w:tcW w:w="9750" w:type="dxa"/>
            <w:gridSpan w:val="4"/>
            <w:tcBorders>
              <w:top w:val="single" w:sz="4" w:space="0" w:color="auto"/>
              <w:left w:val="single" w:sz="4" w:space="0" w:color="auto"/>
              <w:bottom w:val="single" w:sz="4" w:space="0" w:color="auto"/>
              <w:right w:val="single" w:sz="4" w:space="0" w:color="auto"/>
            </w:tcBorders>
            <w:hideMark/>
          </w:tcPr>
          <w:p w14:paraId="005E570E" w14:textId="77777777" w:rsidR="00231D1B" w:rsidRPr="002E63FF" w:rsidRDefault="00231D1B" w:rsidP="0058515E">
            <w:pPr>
              <w:pStyle w:val="TAH"/>
              <w:jc w:val="left"/>
              <w:rPr>
                <w:ins w:id="113" w:author="Zhaoya" w:date="2025-02-05T16:30:00Z"/>
                <w:b w:val="0"/>
              </w:rPr>
            </w:pPr>
            <w:ins w:id="114" w:author="Zhaoya" w:date="2025-02-05T16:30:00Z">
              <w:r w:rsidRPr="002E63FF">
                <w:rPr>
                  <w:b w:val="0"/>
                </w:rPr>
                <w:t xml:space="preserve">Derivation Path: </w:t>
              </w:r>
              <w:r w:rsidRPr="002E63FF">
                <w:rPr>
                  <w:b w:val="0"/>
                  <w:lang w:eastAsia="zh-CN"/>
                </w:rPr>
                <w:t>TS</w:t>
              </w:r>
              <w:r w:rsidRPr="002E63FF">
                <w:rPr>
                  <w:b w:val="0"/>
                </w:rPr>
                <w:t xml:space="preserve"> 3</w:t>
              </w:r>
              <w:r w:rsidRPr="002E63FF">
                <w:rPr>
                  <w:b w:val="0"/>
                  <w:lang w:eastAsia="zh-CN"/>
                </w:rPr>
                <w:t>8</w:t>
              </w:r>
              <w:r w:rsidRPr="002E63FF">
                <w:rPr>
                  <w:b w:val="0"/>
                </w:rPr>
                <w:t>.508</w:t>
              </w:r>
              <w:r w:rsidRPr="002E63FF">
                <w:rPr>
                  <w:b w:val="0"/>
                  <w:lang w:eastAsia="zh-CN"/>
                </w:rPr>
                <w:t>-1 [4],</w:t>
              </w:r>
              <w:r w:rsidRPr="002E63FF">
                <w:rPr>
                  <w:b w:val="0"/>
                </w:rPr>
                <w:t xml:space="preserve">Table 4.6.3-11 with condition </w:t>
              </w:r>
              <w:r w:rsidRPr="002E63FF">
                <w:rPr>
                  <w:b w:val="0"/>
                  <w:lang w:eastAsia="zh-CN"/>
                </w:rPr>
                <w:t>SCell_add</w:t>
              </w:r>
            </w:ins>
          </w:p>
        </w:tc>
      </w:tr>
      <w:tr w:rsidR="00231D1B" w:rsidRPr="002E63FF" w14:paraId="7C8C9A65" w14:textId="77777777" w:rsidTr="0058515E">
        <w:trPr>
          <w:ins w:id="115"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7B8ACBCF" w14:textId="77777777" w:rsidR="00231D1B" w:rsidRPr="002E63FF" w:rsidRDefault="00231D1B" w:rsidP="0058515E">
            <w:pPr>
              <w:pStyle w:val="TAH"/>
              <w:rPr>
                <w:ins w:id="116" w:author="Zhaoya" w:date="2025-02-05T16:30:00Z"/>
              </w:rPr>
            </w:pPr>
            <w:ins w:id="117" w:author="Zhaoya" w:date="2025-02-05T16:30:00Z">
              <w:r w:rsidRPr="002E63F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B9C6F4" w14:textId="77777777" w:rsidR="00231D1B" w:rsidRPr="002E63FF" w:rsidRDefault="00231D1B" w:rsidP="0058515E">
            <w:pPr>
              <w:pStyle w:val="TAH"/>
              <w:rPr>
                <w:ins w:id="118" w:author="Zhaoya" w:date="2025-02-05T16:30:00Z"/>
              </w:rPr>
            </w:pPr>
            <w:ins w:id="119" w:author="Zhaoya" w:date="2025-02-05T16:30:00Z">
              <w:r w:rsidRPr="002E63F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1230C4" w14:textId="77777777" w:rsidR="00231D1B" w:rsidRPr="002E63FF" w:rsidRDefault="00231D1B" w:rsidP="0058515E">
            <w:pPr>
              <w:pStyle w:val="TAH"/>
              <w:rPr>
                <w:ins w:id="120" w:author="Zhaoya" w:date="2025-02-05T16:30:00Z"/>
              </w:rPr>
            </w:pPr>
            <w:ins w:id="121" w:author="Zhaoya" w:date="2025-02-05T16:30:00Z">
              <w:r w:rsidRPr="002E63FF">
                <w:t>Comment</w:t>
              </w:r>
            </w:ins>
          </w:p>
        </w:tc>
        <w:tc>
          <w:tcPr>
            <w:tcW w:w="1245" w:type="dxa"/>
            <w:tcBorders>
              <w:top w:val="single" w:sz="4" w:space="0" w:color="auto"/>
              <w:left w:val="single" w:sz="4" w:space="0" w:color="auto"/>
              <w:bottom w:val="single" w:sz="4" w:space="0" w:color="auto"/>
              <w:right w:val="single" w:sz="4" w:space="0" w:color="auto"/>
            </w:tcBorders>
            <w:hideMark/>
          </w:tcPr>
          <w:p w14:paraId="04E5BCE7" w14:textId="77777777" w:rsidR="00231D1B" w:rsidRPr="002E63FF" w:rsidRDefault="00231D1B" w:rsidP="0058515E">
            <w:pPr>
              <w:pStyle w:val="TAH"/>
              <w:rPr>
                <w:ins w:id="122" w:author="Zhaoya" w:date="2025-02-05T16:30:00Z"/>
              </w:rPr>
            </w:pPr>
            <w:ins w:id="123" w:author="Zhaoya" w:date="2025-02-05T16:30:00Z">
              <w:r w:rsidRPr="002E63FF">
                <w:t>Condition</w:t>
              </w:r>
            </w:ins>
          </w:p>
        </w:tc>
      </w:tr>
      <w:tr w:rsidR="00231D1B" w:rsidRPr="002E63FF" w14:paraId="456403A8" w14:textId="77777777" w:rsidTr="0058515E">
        <w:trPr>
          <w:ins w:id="124"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390C0289" w14:textId="77777777" w:rsidR="00231D1B" w:rsidRPr="002E63FF" w:rsidRDefault="00231D1B" w:rsidP="0058515E">
            <w:pPr>
              <w:pStyle w:val="TAL"/>
              <w:rPr>
                <w:ins w:id="125" w:author="Zhaoya" w:date="2025-02-05T16:30:00Z"/>
              </w:rPr>
            </w:pPr>
            <w:ins w:id="126" w:author="Zhaoya" w:date="2025-02-05T16:30:00Z">
              <w:r w:rsidRPr="002E63FF">
                <w:t xml:space="preserve">BWP-DownlinkDedicated ::= </w:t>
              </w:r>
              <w:r w:rsidRPr="002E63FF">
                <w:rPr>
                  <w:snapToGrid w:val="0"/>
                </w:rPr>
                <w:t xml:space="preserve">SEQUENCE </w:t>
              </w:r>
              <w:r w:rsidRPr="002E63FF">
                <w:t>{</w:t>
              </w:r>
            </w:ins>
          </w:p>
        </w:tc>
        <w:tc>
          <w:tcPr>
            <w:tcW w:w="2268" w:type="dxa"/>
            <w:tcBorders>
              <w:top w:val="single" w:sz="4" w:space="0" w:color="auto"/>
              <w:left w:val="single" w:sz="4" w:space="0" w:color="auto"/>
              <w:bottom w:val="single" w:sz="4" w:space="0" w:color="auto"/>
              <w:right w:val="single" w:sz="4" w:space="0" w:color="auto"/>
            </w:tcBorders>
          </w:tcPr>
          <w:p w14:paraId="1CCA26B3" w14:textId="77777777" w:rsidR="00231D1B" w:rsidRPr="002E63FF" w:rsidRDefault="00231D1B" w:rsidP="0058515E">
            <w:pPr>
              <w:pStyle w:val="TAL"/>
              <w:rPr>
                <w:ins w:id="127" w:author="Zhaoya" w:date="2025-02-05T16:30:00Z"/>
              </w:rPr>
            </w:pPr>
          </w:p>
        </w:tc>
        <w:tc>
          <w:tcPr>
            <w:tcW w:w="1701" w:type="dxa"/>
            <w:tcBorders>
              <w:top w:val="single" w:sz="4" w:space="0" w:color="auto"/>
              <w:left w:val="single" w:sz="4" w:space="0" w:color="auto"/>
              <w:bottom w:val="single" w:sz="4" w:space="0" w:color="auto"/>
              <w:right w:val="single" w:sz="4" w:space="0" w:color="auto"/>
            </w:tcBorders>
          </w:tcPr>
          <w:p w14:paraId="123B6E35" w14:textId="77777777" w:rsidR="00231D1B" w:rsidRPr="002E63FF" w:rsidRDefault="00231D1B" w:rsidP="0058515E">
            <w:pPr>
              <w:pStyle w:val="TAL"/>
              <w:rPr>
                <w:ins w:id="128"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0CFF9E2E" w14:textId="77777777" w:rsidR="00231D1B" w:rsidRPr="002E63FF" w:rsidRDefault="00231D1B" w:rsidP="0058515E">
            <w:pPr>
              <w:pStyle w:val="TAL"/>
              <w:rPr>
                <w:ins w:id="129" w:author="Zhaoya" w:date="2025-02-05T16:30:00Z"/>
              </w:rPr>
            </w:pPr>
          </w:p>
        </w:tc>
      </w:tr>
      <w:tr w:rsidR="00231D1B" w:rsidRPr="002E63FF" w14:paraId="23629B9E" w14:textId="77777777" w:rsidTr="0058515E">
        <w:trPr>
          <w:ins w:id="130" w:author="Zhaoya" w:date="2025-02-05T16:30:00Z"/>
        </w:trPr>
        <w:tc>
          <w:tcPr>
            <w:tcW w:w="4536" w:type="dxa"/>
            <w:tcBorders>
              <w:top w:val="single" w:sz="4" w:space="0" w:color="auto"/>
              <w:left w:val="single" w:sz="4" w:space="0" w:color="auto"/>
              <w:bottom w:val="single" w:sz="4" w:space="0" w:color="auto"/>
              <w:right w:val="single" w:sz="4" w:space="0" w:color="auto"/>
            </w:tcBorders>
          </w:tcPr>
          <w:p w14:paraId="28ED1FAC" w14:textId="77777777" w:rsidR="00231D1B" w:rsidRPr="002E63FF" w:rsidRDefault="00231D1B" w:rsidP="0058515E">
            <w:pPr>
              <w:pStyle w:val="TAL"/>
              <w:rPr>
                <w:ins w:id="131" w:author="Zhaoya" w:date="2025-02-05T16:30:00Z"/>
              </w:rPr>
            </w:pPr>
            <w:ins w:id="132" w:author="Zhaoya" w:date="2025-02-05T16:30:00Z">
              <w:r w:rsidRPr="002E63FF">
                <w:t xml:space="preserve">  pdcch-Config</w:t>
              </w:r>
            </w:ins>
          </w:p>
        </w:tc>
        <w:tc>
          <w:tcPr>
            <w:tcW w:w="2268" w:type="dxa"/>
            <w:tcBorders>
              <w:top w:val="single" w:sz="4" w:space="0" w:color="auto"/>
              <w:left w:val="single" w:sz="4" w:space="0" w:color="auto"/>
              <w:bottom w:val="single" w:sz="4" w:space="0" w:color="auto"/>
              <w:right w:val="single" w:sz="4" w:space="0" w:color="auto"/>
            </w:tcBorders>
          </w:tcPr>
          <w:p w14:paraId="2BE4C295" w14:textId="77777777" w:rsidR="00231D1B" w:rsidRPr="002E63FF" w:rsidRDefault="00231D1B" w:rsidP="0058515E">
            <w:pPr>
              <w:pStyle w:val="TAL"/>
              <w:rPr>
                <w:ins w:id="133" w:author="Zhaoya" w:date="2025-02-05T16:30:00Z"/>
              </w:rPr>
            </w:pPr>
            <w:ins w:id="134" w:author="Zhaoya" w:date="2025-02-05T16:30:00Z">
              <w:r w:rsidRPr="002E63FF">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2099158" w14:textId="77777777" w:rsidR="00231D1B" w:rsidRPr="002E63FF" w:rsidRDefault="00231D1B" w:rsidP="0058515E">
            <w:pPr>
              <w:pStyle w:val="TAL"/>
              <w:rPr>
                <w:ins w:id="135"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44198DD2" w14:textId="77777777" w:rsidR="00231D1B" w:rsidRPr="002E63FF" w:rsidRDefault="00231D1B" w:rsidP="0058515E">
            <w:pPr>
              <w:pStyle w:val="TAL"/>
              <w:rPr>
                <w:ins w:id="136" w:author="Zhaoya" w:date="2025-02-05T16:30:00Z"/>
              </w:rPr>
            </w:pPr>
          </w:p>
        </w:tc>
      </w:tr>
      <w:tr w:rsidR="00231D1B" w:rsidRPr="002E63FF" w14:paraId="2A47B3BC" w14:textId="77777777" w:rsidTr="0058515E">
        <w:trPr>
          <w:ins w:id="137"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4B3862ED" w14:textId="77777777" w:rsidR="00231D1B" w:rsidRPr="002E63FF" w:rsidRDefault="00231D1B" w:rsidP="0058515E">
            <w:pPr>
              <w:pStyle w:val="TAL"/>
              <w:rPr>
                <w:ins w:id="138" w:author="Zhaoya" w:date="2025-02-05T16:30:00Z"/>
                <w:lang w:eastAsia="zh-CN"/>
              </w:rPr>
            </w:pPr>
            <w:ins w:id="139" w:author="Zhaoya" w:date="2025-02-05T16:30:00Z">
              <w:r w:rsidRPr="002E63FF">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37EC3F" w14:textId="77777777" w:rsidR="00231D1B" w:rsidRPr="002E63FF" w:rsidRDefault="00231D1B" w:rsidP="0058515E">
            <w:pPr>
              <w:pStyle w:val="TAL"/>
              <w:rPr>
                <w:ins w:id="140" w:author="Zhaoya" w:date="2025-02-05T16:30:00Z"/>
              </w:rPr>
            </w:pPr>
          </w:p>
        </w:tc>
        <w:tc>
          <w:tcPr>
            <w:tcW w:w="1701" w:type="dxa"/>
            <w:tcBorders>
              <w:top w:val="single" w:sz="4" w:space="0" w:color="auto"/>
              <w:left w:val="single" w:sz="4" w:space="0" w:color="auto"/>
              <w:bottom w:val="single" w:sz="4" w:space="0" w:color="auto"/>
              <w:right w:val="single" w:sz="4" w:space="0" w:color="auto"/>
            </w:tcBorders>
          </w:tcPr>
          <w:p w14:paraId="756F1808" w14:textId="77777777" w:rsidR="00231D1B" w:rsidRPr="002E63FF" w:rsidRDefault="00231D1B" w:rsidP="0058515E">
            <w:pPr>
              <w:pStyle w:val="TAL"/>
              <w:rPr>
                <w:ins w:id="141"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41F9E15E" w14:textId="77777777" w:rsidR="00231D1B" w:rsidRPr="002E63FF" w:rsidRDefault="00231D1B" w:rsidP="0058515E">
            <w:pPr>
              <w:pStyle w:val="TAL"/>
              <w:rPr>
                <w:ins w:id="142" w:author="Zhaoya" w:date="2025-02-05T16:30:00Z"/>
              </w:rPr>
            </w:pPr>
          </w:p>
        </w:tc>
      </w:tr>
    </w:tbl>
    <w:p w14:paraId="0D3F2A22" w14:textId="77777777" w:rsidR="00231D1B" w:rsidRPr="003235AF" w:rsidRDefault="00231D1B" w:rsidP="000B762C"/>
    <w:p w14:paraId="3781FE60" w14:textId="77777777" w:rsidR="000B762C" w:rsidRPr="003235AF" w:rsidRDefault="000B762C" w:rsidP="000B762C">
      <w:pPr>
        <w:pStyle w:val="TH"/>
      </w:pPr>
      <w:r w:rsidRPr="003235AF">
        <w:t>Table 7.1.1.3.26.1.3.3-</w:t>
      </w:r>
      <w:r w:rsidRPr="003235AF">
        <w:rPr>
          <w:lang w:eastAsia="zh-CN"/>
        </w:rPr>
        <w:t>8</w:t>
      </w:r>
      <w:r w:rsidRPr="003235AF">
        <w:t xml:space="preserve">: </w:t>
      </w:r>
      <w:r w:rsidRPr="003235AF">
        <w:rPr>
          <w:i/>
        </w:rPr>
        <w:t>Physical layer parameters for DCI format 0_3</w:t>
      </w:r>
      <w:r w:rsidRPr="003235AF">
        <w:t xml:space="preserve"> </w:t>
      </w:r>
      <w:r w:rsidRPr="003235AF">
        <w:rPr>
          <w:lang w:eastAsia="zh-CN"/>
        </w:rPr>
        <w:t xml:space="preserve">(steps 4, 9 and 14, </w:t>
      </w:r>
      <w:r w:rsidRPr="003235AF">
        <w:t>Table 7.1.1.3.26.1.3.2-1</w:t>
      </w:r>
      <w:r w:rsidRPr="003235A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0B762C" w:rsidRPr="003235AF" w14:paraId="0E6BD994" w14:textId="77777777" w:rsidTr="0058515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10881E5" w14:textId="77777777" w:rsidR="000B762C" w:rsidRPr="003235AF" w:rsidRDefault="000B762C" w:rsidP="0058515E">
            <w:pPr>
              <w:pStyle w:val="TAH"/>
              <w:jc w:val="both"/>
              <w:rPr>
                <w:b w:val="0"/>
                <w:lang w:eastAsia="zh-CN"/>
              </w:rPr>
            </w:pPr>
            <w:r w:rsidRPr="003235AF">
              <w:rPr>
                <w:b w:val="0"/>
                <w:lang w:eastAsia="zh-CN"/>
              </w:rPr>
              <w:t xml:space="preserve">Derivation path: TS 38.508-1 [4] </w:t>
            </w:r>
            <w:r w:rsidRPr="003235AF">
              <w:rPr>
                <w:b w:val="0"/>
              </w:rPr>
              <w:t>Table 4.3.6.1.1.4-1 with condition FDRA and UL_CELL2</w:t>
            </w:r>
          </w:p>
        </w:tc>
      </w:tr>
      <w:tr w:rsidR="000B762C" w:rsidRPr="003235AF" w14:paraId="330B3A6B" w14:textId="77777777" w:rsidTr="0058515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A86BCC2" w14:textId="77777777" w:rsidR="000B762C" w:rsidRPr="003235AF" w:rsidRDefault="000B762C" w:rsidP="0058515E">
            <w:pPr>
              <w:pStyle w:val="TAH"/>
            </w:pPr>
            <w:r w:rsidRPr="003235AF">
              <w:t>Parameter</w:t>
            </w:r>
          </w:p>
        </w:tc>
        <w:tc>
          <w:tcPr>
            <w:tcW w:w="4253" w:type="dxa"/>
            <w:tcBorders>
              <w:top w:val="single" w:sz="4" w:space="0" w:color="auto"/>
              <w:left w:val="nil"/>
              <w:bottom w:val="single" w:sz="4" w:space="0" w:color="auto"/>
              <w:right w:val="single" w:sz="4" w:space="0" w:color="auto"/>
            </w:tcBorders>
            <w:noWrap/>
            <w:vAlign w:val="center"/>
            <w:hideMark/>
          </w:tcPr>
          <w:p w14:paraId="7E044EF1" w14:textId="77777777" w:rsidR="000B762C" w:rsidRPr="003235AF" w:rsidRDefault="000B762C" w:rsidP="0058515E">
            <w:pPr>
              <w:pStyle w:val="TAH"/>
            </w:pPr>
            <w:r w:rsidRPr="003235AF">
              <w:t>Value</w:t>
            </w:r>
          </w:p>
        </w:tc>
        <w:tc>
          <w:tcPr>
            <w:tcW w:w="739" w:type="dxa"/>
            <w:tcBorders>
              <w:top w:val="single" w:sz="4" w:space="0" w:color="auto"/>
              <w:left w:val="nil"/>
              <w:bottom w:val="single" w:sz="4" w:space="0" w:color="auto"/>
              <w:right w:val="single" w:sz="4" w:space="0" w:color="auto"/>
            </w:tcBorders>
            <w:noWrap/>
            <w:vAlign w:val="center"/>
            <w:hideMark/>
          </w:tcPr>
          <w:p w14:paraId="0655660C" w14:textId="77777777" w:rsidR="000B762C" w:rsidRPr="003235AF" w:rsidRDefault="000B762C" w:rsidP="0058515E">
            <w:pPr>
              <w:pStyle w:val="TAH"/>
            </w:pPr>
            <w:r w:rsidRPr="003235AF">
              <w:t>Value in binary</w:t>
            </w:r>
          </w:p>
        </w:tc>
        <w:tc>
          <w:tcPr>
            <w:tcW w:w="1163" w:type="dxa"/>
            <w:tcBorders>
              <w:top w:val="single" w:sz="4" w:space="0" w:color="auto"/>
              <w:left w:val="nil"/>
              <w:bottom w:val="single" w:sz="4" w:space="0" w:color="auto"/>
              <w:right w:val="single" w:sz="4" w:space="0" w:color="auto"/>
            </w:tcBorders>
            <w:hideMark/>
          </w:tcPr>
          <w:p w14:paraId="15387C74" w14:textId="77777777" w:rsidR="000B762C" w:rsidRPr="003235AF" w:rsidRDefault="000B762C" w:rsidP="0058515E">
            <w:pPr>
              <w:pStyle w:val="TAH"/>
            </w:pPr>
            <w:r w:rsidRPr="003235AF">
              <w:t>Condition</w:t>
            </w:r>
          </w:p>
        </w:tc>
      </w:tr>
      <w:tr w:rsidR="000B762C" w:rsidRPr="003235AF" w14:paraId="237E46EB" w14:textId="77777777" w:rsidTr="0058515E">
        <w:trPr>
          <w:cantSplit/>
          <w:trHeight w:val="57"/>
          <w:jc w:val="center"/>
        </w:trPr>
        <w:tc>
          <w:tcPr>
            <w:tcW w:w="3539" w:type="dxa"/>
            <w:tcBorders>
              <w:top w:val="single" w:sz="4" w:space="0" w:color="auto"/>
              <w:left w:val="single" w:sz="4" w:space="0" w:color="auto"/>
              <w:right w:val="single" w:sz="4" w:space="0" w:color="auto"/>
            </w:tcBorders>
            <w:vAlign w:val="center"/>
            <w:hideMark/>
          </w:tcPr>
          <w:p w14:paraId="50CCF143" w14:textId="77777777" w:rsidR="000B762C" w:rsidRPr="003235AF" w:rsidRDefault="000B762C" w:rsidP="0058515E">
            <w:pPr>
              <w:pStyle w:val="TAL"/>
              <w:rPr>
                <w:lang w:eastAsia="zh-CN"/>
              </w:rPr>
            </w:pPr>
            <w:r w:rsidRPr="003235A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15081BC" w14:textId="77777777" w:rsidR="000B762C" w:rsidRPr="003235AF" w:rsidRDefault="000B762C" w:rsidP="0058515E">
            <w:pPr>
              <w:pStyle w:val="TAL"/>
              <w:rPr>
                <w:lang w:eastAsia="zh-CN"/>
              </w:rPr>
            </w:pPr>
            <w:r w:rsidRPr="003235AF">
              <w:rPr>
                <w:lang w:eastAsia="zh-CN"/>
              </w:rPr>
              <w:t xml:space="preserve">block </w:t>
            </w:r>
            <w:r w:rsidRPr="003235AF">
              <w:t>number 1</w:t>
            </w:r>
            <w:r w:rsidRPr="003235AF">
              <w:rPr>
                <w:lang w:eastAsia="zh-CN"/>
              </w:rPr>
              <w:t xml:space="preserve">(SpCell): dependent on the Downlink TBS specified in </w:t>
            </w:r>
            <w:r w:rsidRPr="003235AF">
              <w:t>TS 38.523-3 [3]</w:t>
            </w:r>
            <w:r w:rsidRPr="003235AF">
              <w:rPr>
                <w:lang w:eastAsia="zh-CN"/>
              </w:rPr>
              <w:t xml:space="preserve"> Annex B.1</w:t>
            </w:r>
          </w:p>
          <w:p w14:paraId="688E06CD" w14:textId="77777777" w:rsidR="000B762C" w:rsidRPr="003235AF" w:rsidRDefault="000B762C" w:rsidP="0058515E">
            <w:pPr>
              <w:pStyle w:val="TAL"/>
              <w:rPr>
                <w:lang w:eastAsia="zh-CN"/>
              </w:rPr>
            </w:pPr>
            <w:r w:rsidRPr="003235AF">
              <w:rPr>
                <w:lang w:eastAsia="zh-CN"/>
              </w:rPr>
              <w:t xml:space="preserve">block </w:t>
            </w:r>
            <w:r w:rsidRPr="003235AF">
              <w:t>number 2</w:t>
            </w:r>
            <w:r w:rsidRPr="003235AF">
              <w:rPr>
                <w:lang w:eastAsia="zh-CN"/>
              </w:rPr>
              <w:t>(SCell): all bits set to 1</w:t>
            </w:r>
          </w:p>
          <w:p w14:paraId="2BA7C9D4" w14:textId="77777777" w:rsidR="000B762C" w:rsidRPr="003235AF" w:rsidRDefault="000B762C" w:rsidP="0058515E">
            <w:pPr>
              <w:pStyle w:val="TAL"/>
              <w:rPr>
                <w:lang w:eastAsia="zh-CN"/>
              </w:rPr>
            </w:pPr>
            <w:r w:rsidRPr="003235A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235A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EF69E4F" w14:textId="77777777" w:rsidR="000B762C" w:rsidRPr="003235AF" w:rsidRDefault="000B762C" w:rsidP="0058515E">
            <w:pPr>
              <w:pStyle w:val="TAC"/>
            </w:pPr>
            <w:r w:rsidRPr="003235AF">
              <w:t>-</w:t>
            </w:r>
          </w:p>
        </w:tc>
        <w:tc>
          <w:tcPr>
            <w:tcW w:w="1163" w:type="dxa"/>
            <w:tcBorders>
              <w:top w:val="single" w:sz="4" w:space="0" w:color="auto"/>
              <w:left w:val="nil"/>
              <w:bottom w:val="single" w:sz="4" w:space="0" w:color="auto"/>
              <w:right w:val="single" w:sz="4" w:space="0" w:color="auto"/>
            </w:tcBorders>
            <w:hideMark/>
          </w:tcPr>
          <w:p w14:paraId="362423CD" w14:textId="77777777" w:rsidR="000B762C" w:rsidRPr="003235AF" w:rsidRDefault="000B762C" w:rsidP="0058515E">
            <w:pPr>
              <w:pStyle w:val="TAC"/>
              <w:jc w:val="both"/>
              <w:rPr>
                <w:lang w:eastAsia="zh-CN"/>
              </w:rPr>
            </w:pPr>
            <w:r w:rsidRPr="003235AF">
              <w:rPr>
                <w:lang w:eastAsia="zh-CN"/>
              </w:rPr>
              <w:t>Step 4</w:t>
            </w:r>
          </w:p>
        </w:tc>
      </w:tr>
      <w:tr w:rsidR="000B762C" w:rsidRPr="003235AF" w14:paraId="403CAD52" w14:textId="77777777" w:rsidTr="0058515E">
        <w:trPr>
          <w:cantSplit/>
          <w:trHeight w:val="57"/>
          <w:jc w:val="center"/>
        </w:trPr>
        <w:tc>
          <w:tcPr>
            <w:tcW w:w="3539" w:type="dxa"/>
            <w:tcBorders>
              <w:left w:val="single" w:sz="4" w:space="0" w:color="auto"/>
              <w:right w:val="single" w:sz="4" w:space="0" w:color="auto"/>
            </w:tcBorders>
            <w:vAlign w:val="center"/>
          </w:tcPr>
          <w:p w14:paraId="3E7357E0" w14:textId="77777777" w:rsidR="000B762C" w:rsidRPr="003235AF" w:rsidRDefault="000B762C" w:rsidP="0058515E">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9FEF02F" w14:textId="77777777" w:rsidR="000B762C" w:rsidRPr="003235AF" w:rsidRDefault="000B762C" w:rsidP="0058515E">
            <w:pPr>
              <w:pStyle w:val="TAL"/>
              <w:rPr>
                <w:lang w:eastAsia="zh-CN"/>
              </w:rPr>
            </w:pPr>
            <w:r w:rsidRPr="003235AF">
              <w:rPr>
                <w:lang w:eastAsia="zh-CN"/>
              </w:rPr>
              <w:t xml:space="preserve">block </w:t>
            </w:r>
            <w:r w:rsidRPr="003235AF">
              <w:t>number 1</w:t>
            </w:r>
            <w:r w:rsidRPr="003235AF">
              <w:rPr>
                <w:lang w:eastAsia="zh-CN"/>
              </w:rPr>
              <w:t>(SpCell): all bits set to 1</w:t>
            </w:r>
          </w:p>
          <w:p w14:paraId="745123AC" w14:textId="77777777" w:rsidR="000B762C" w:rsidRPr="003235AF" w:rsidRDefault="000B762C" w:rsidP="0058515E">
            <w:pPr>
              <w:pStyle w:val="TAL"/>
              <w:rPr>
                <w:lang w:eastAsia="zh-CN"/>
              </w:rPr>
            </w:pPr>
            <w:r w:rsidRPr="003235AF">
              <w:rPr>
                <w:lang w:eastAsia="zh-CN"/>
              </w:rPr>
              <w:t xml:space="preserve">block </w:t>
            </w:r>
            <w:r w:rsidRPr="003235AF">
              <w:t>number 2</w:t>
            </w:r>
            <w:r w:rsidRPr="003235AF">
              <w:rPr>
                <w:lang w:eastAsia="zh-CN"/>
              </w:rPr>
              <w:t xml:space="preserve">(SCell): dependent on the Downlink TBS specified in </w:t>
            </w:r>
            <w:r w:rsidRPr="003235AF">
              <w:t>TS 38.523-3 [3]</w:t>
            </w:r>
            <w:r w:rsidRPr="003235AF">
              <w:rPr>
                <w:lang w:eastAsia="zh-CN"/>
              </w:rPr>
              <w:t xml:space="preserve"> Annex B.1</w:t>
            </w:r>
          </w:p>
          <w:p w14:paraId="67D26D33" w14:textId="77777777" w:rsidR="000B762C" w:rsidRPr="003235AF" w:rsidRDefault="000B762C" w:rsidP="0058515E">
            <w:pPr>
              <w:pStyle w:val="TAL"/>
              <w:rPr>
                <w:i/>
              </w:rPr>
            </w:pPr>
            <w:r w:rsidRPr="003235A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235AF">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0EB43724" w14:textId="77777777" w:rsidR="000B762C" w:rsidRPr="003235AF" w:rsidRDefault="000B762C" w:rsidP="0058515E">
            <w:pPr>
              <w:pStyle w:val="TAC"/>
              <w:rPr>
                <w:lang w:eastAsia="zh-CN"/>
              </w:rPr>
            </w:pPr>
            <w:r w:rsidRPr="003235AF">
              <w:rPr>
                <w:lang w:eastAsia="zh-CN"/>
              </w:rPr>
              <w:t xml:space="preserve">- </w:t>
            </w:r>
          </w:p>
        </w:tc>
        <w:tc>
          <w:tcPr>
            <w:tcW w:w="1163" w:type="dxa"/>
            <w:tcBorders>
              <w:top w:val="single" w:sz="4" w:space="0" w:color="auto"/>
              <w:left w:val="nil"/>
              <w:bottom w:val="single" w:sz="4" w:space="0" w:color="auto"/>
              <w:right w:val="single" w:sz="4" w:space="0" w:color="auto"/>
            </w:tcBorders>
          </w:tcPr>
          <w:p w14:paraId="32B40BFD" w14:textId="77777777" w:rsidR="000B762C" w:rsidRPr="003235AF" w:rsidRDefault="000B762C" w:rsidP="0058515E">
            <w:pPr>
              <w:pStyle w:val="TAC"/>
              <w:jc w:val="both"/>
              <w:rPr>
                <w:lang w:eastAsia="zh-CN"/>
              </w:rPr>
            </w:pPr>
            <w:r w:rsidRPr="003235AF">
              <w:rPr>
                <w:lang w:eastAsia="zh-CN"/>
              </w:rPr>
              <w:t xml:space="preserve">Step 9 </w:t>
            </w:r>
          </w:p>
        </w:tc>
      </w:tr>
      <w:tr w:rsidR="000B762C" w:rsidRPr="003235AF" w14:paraId="2D6F5EB9" w14:textId="77777777" w:rsidTr="0058515E">
        <w:trPr>
          <w:cantSplit/>
          <w:trHeight w:val="57"/>
          <w:jc w:val="center"/>
        </w:trPr>
        <w:tc>
          <w:tcPr>
            <w:tcW w:w="3539" w:type="dxa"/>
            <w:tcBorders>
              <w:left w:val="single" w:sz="4" w:space="0" w:color="auto"/>
              <w:bottom w:val="single" w:sz="4" w:space="0" w:color="auto"/>
              <w:right w:val="single" w:sz="4" w:space="0" w:color="auto"/>
            </w:tcBorders>
            <w:vAlign w:val="center"/>
          </w:tcPr>
          <w:p w14:paraId="72D1F668" w14:textId="77777777" w:rsidR="000B762C" w:rsidRPr="003235AF" w:rsidRDefault="000B762C" w:rsidP="0058515E">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BE6E8E4" w14:textId="77777777" w:rsidR="000B762C" w:rsidRPr="003235AF" w:rsidRDefault="000B762C" w:rsidP="0058515E">
            <w:pPr>
              <w:pStyle w:val="TAL"/>
              <w:rPr>
                <w:lang w:eastAsia="zh-CN"/>
              </w:rPr>
            </w:pPr>
            <w:r w:rsidRPr="003235AF">
              <w:rPr>
                <w:lang w:eastAsia="zh-CN"/>
              </w:rPr>
              <w:t xml:space="preserve">block </w:t>
            </w:r>
            <w:r w:rsidRPr="003235AF">
              <w:t>number 1</w:t>
            </w:r>
            <w:r w:rsidRPr="003235AF">
              <w:rPr>
                <w:lang w:eastAsia="zh-CN"/>
              </w:rPr>
              <w:t xml:space="preserve">(SpCell): dependent on the Downlink TBS specified in </w:t>
            </w:r>
            <w:r w:rsidRPr="003235AF">
              <w:t>TS 38.523-3 [3]</w:t>
            </w:r>
            <w:r w:rsidRPr="003235AF">
              <w:rPr>
                <w:lang w:eastAsia="zh-CN"/>
              </w:rPr>
              <w:t xml:space="preserve"> Annex B.1</w:t>
            </w:r>
          </w:p>
          <w:p w14:paraId="64816F6F" w14:textId="77777777" w:rsidR="000B762C" w:rsidRPr="003235AF" w:rsidRDefault="000B762C" w:rsidP="0058515E">
            <w:pPr>
              <w:pStyle w:val="TAL"/>
              <w:rPr>
                <w:lang w:eastAsia="zh-CN"/>
              </w:rPr>
            </w:pPr>
            <w:r w:rsidRPr="003235AF">
              <w:rPr>
                <w:lang w:eastAsia="zh-CN"/>
              </w:rPr>
              <w:t xml:space="preserve">block </w:t>
            </w:r>
            <w:r w:rsidRPr="003235AF">
              <w:t>number 2</w:t>
            </w:r>
            <w:r w:rsidRPr="003235AF">
              <w:rPr>
                <w:lang w:eastAsia="zh-CN"/>
              </w:rPr>
              <w:t xml:space="preserve">(SCell): dependent on the Downlink TBS specified in </w:t>
            </w:r>
            <w:r w:rsidRPr="003235AF">
              <w:t>TS 38.523-3 [3]</w:t>
            </w:r>
            <w:r w:rsidRPr="003235AF">
              <w:rPr>
                <w:lang w:eastAsia="zh-CN"/>
              </w:rPr>
              <w:t xml:space="preserve"> Annex B.1</w:t>
            </w:r>
          </w:p>
          <w:p w14:paraId="549CD1DC" w14:textId="77777777" w:rsidR="000B762C" w:rsidRPr="003235AF" w:rsidRDefault="000B762C" w:rsidP="0058515E">
            <w:pPr>
              <w:pStyle w:val="TAL"/>
              <w:rPr>
                <w:lang w:eastAsia="zh-CN"/>
              </w:rPr>
            </w:pPr>
            <w:r w:rsidRPr="003235A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235AF">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1F2BCB47" w14:textId="77777777" w:rsidR="000B762C" w:rsidRPr="003235AF" w:rsidRDefault="000B762C" w:rsidP="0058515E">
            <w:pPr>
              <w:pStyle w:val="TAC"/>
              <w:rPr>
                <w:lang w:eastAsia="zh-CN"/>
              </w:rPr>
            </w:pPr>
            <w:r w:rsidRPr="003235AF">
              <w:t>-</w:t>
            </w:r>
          </w:p>
        </w:tc>
        <w:tc>
          <w:tcPr>
            <w:tcW w:w="1163" w:type="dxa"/>
            <w:tcBorders>
              <w:top w:val="single" w:sz="4" w:space="0" w:color="auto"/>
              <w:left w:val="nil"/>
              <w:bottom w:val="single" w:sz="4" w:space="0" w:color="auto"/>
              <w:right w:val="single" w:sz="4" w:space="0" w:color="auto"/>
            </w:tcBorders>
          </w:tcPr>
          <w:p w14:paraId="6E221AE9" w14:textId="77777777" w:rsidR="000B762C" w:rsidRPr="003235AF" w:rsidRDefault="000B762C" w:rsidP="0058515E">
            <w:pPr>
              <w:pStyle w:val="TAC"/>
              <w:jc w:val="both"/>
              <w:rPr>
                <w:lang w:eastAsia="zh-CN"/>
              </w:rPr>
            </w:pPr>
            <w:r w:rsidRPr="003235AF">
              <w:rPr>
                <w:lang w:eastAsia="zh-CN"/>
              </w:rPr>
              <w:t>Step 14</w:t>
            </w:r>
          </w:p>
        </w:tc>
      </w:tr>
    </w:tbl>
    <w:p w14:paraId="24919F46" w14:textId="77777777" w:rsidR="000B762C" w:rsidRPr="003235AF" w:rsidRDefault="000B762C" w:rsidP="000B762C"/>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A1032" w14:textId="77777777" w:rsidR="0033189A" w:rsidRDefault="0033189A">
      <w:r>
        <w:separator/>
      </w:r>
    </w:p>
  </w:endnote>
  <w:endnote w:type="continuationSeparator" w:id="0">
    <w:p w14:paraId="3DE920AF" w14:textId="77777777" w:rsidR="0033189A" w:rsidRDefault="0033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B481" w14:textId="77777777" w:rsidR="0033189A" w:rsidRDefault="0033189A">
      <w:r>
        <w:separator/>
      </w:r>
    </w:p>
  </w:footnote>
  <w:footnote w:type="continuationSeparator" w:id="0">
    <w:p w14:paraId="79999C19" w14:textId="77777777" w:rsidR="0033189A" w:rsidRDefault="00331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CBE" w:rsidRDefault="00AC0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0CBE" w:rsidRDefault="00AC0CB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0CBE" w:rsidRDefault="00AC0CB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0CBE" w:rsidRDefault="00AC0C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A8636F8"/>
    <w:multiLevelType w:val="hybridMultilevel"/>
    <w:tmpl w:val="FB548FA6"/>
    <w:lvl w:ilvl="0" w:tplc="F844E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116E9"/>
    <w:multiLevelType w:val="hybridMultilevel"/>
    <w:tmpl w:val="F5DC9622"/>
    <w:lvl w:ilvl="0" w:tplc="C8C814D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7562D0B"/>
    <w:multiLevelType w:val="hybridMultilevel"/>
    <w:tmpl w:val="255EDF12"/>
    <w:lvl w:ilvl="0" w:tplc="672A3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4"/>
  </w:num>
  <w:num w:numId="5">
    <w:abstractNumId w:val="20"/>
  </w:num>
  <w:num w:numId="6">
    <w:abstractNumId w:val="16"/>
  </w:num>
  <w:num w:numId="7">
    <w:abstractNumId w:val="24"/>
  </w:num>
  <w:num w:numId="8">
    <w:abstractNumId w:val="31"/>
  </w:num>
  <w:num w:numId="9">
    <w:abstractNumId w:val="13"/>
  </w:num>
  <w:num w:numId="10">
    <w:abstractNumId w:val="15"/>
  </w:num>
  <w:num w:numId="11">
    <w:abstractNumId w:val="3"/>
  </w:num>
  <w:num w:numId="12">
    <w:abstractNumId w:val="4"/>
  </w:num>
  <w:num w:numId="13">
    <w:abstractNumId w:val="33"/>
  </w:num>
  <w:num w:numId="14">
    <w:abstractNumId w:val="10"/>
  </w:num>
  <w:num w:numId="15">
    <w:abstractNumId w:val="25"/>
  </w:num>
  <w:num w:numId="16">
    <w:abstractNumId w:val="22"/>
  </w:num>
  <w:num w:numId="17">
    <w:abstractNumId w:val="23"/>
  </w:num>
  <w:num w:numId="18">
    <w:abstractNumId w:val="12"/>
  </w:num>
  <w:num w:numId="19">
    <w:abstractNumId w:val="9"/>
  </w:num>
  <w:num w:numId="20">
    <w:abstractNumId w:val="21"/>
  </w:num>
  <w:num w:numId="21">
    <w:abstractNumId w:val="36"/>
  </w:num>
  <w:num w:numId="22">
    <w:abstractNumId w:val="30"/>
  </w:num>
  <w:num w:numId="23">
    <w:abstractNumId w:val="5"/>
  </w:num>
  <w:num w:numId="24">
    <w:abstractNumId w:val="39"/>
  </w:num>
  <w:num w:numId="25">
    <w:abstractNumId w:val="11"/>
  </w:num>
  <w:num w:numId="26">
    <w:abstractNumId w:val="32"/>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8"/>
  </w:num>
  <w:num w:numId="40">
    <w:abstractNumId w:val="18"/>
  </w:num>
  <w:num w:numId="41">
    <w:abstractNumId w:val="1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33D64"/>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62C"/>
    <w:rsid w:val="000B7FED"/>
    <w:rsid w:val="000C038A"/>
    <w:rsid w:val="000C3B7C"/>
    <w:rsid w:val="000C6598"/>
    <w:rsid w:val="000D44B3"/>
    <w:rsid w:val="000D53C1"/>
    <w:rsid w:val="000F16B3"/>
    <w:rsid w:val="000F7720"/>
    <w:rsid w:val="00107775"/>
    <w:rsid w:val="00121D47"/>
    <w:rsid w:val="00125BAB"/>
    <w:rsid w:val="00133A39"/>
    <w:rsid w:val="0014005F"/>
    <w:rsid w:val="00140913"/>
    <w:rsid w:val="00145D43"/>
    <w:rsid w:val="00145F4C"/>
    <w:rsid w:val="0015001E"/>
    <w:rsid w:val="00151D37"/>
    <w:rsid w:val="00162790"/>
    <w:rsid w:val="001846F6"/>
    <w:rsid w:val="001921CD"/>
    <w:rsid w:val="00192C46"/>
    <w:rsid w:val="001A049A"/>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14E33"/>
    <w:rsid w:val="00231D1B"/>
    <w:rsid w:val="00234B38"/>
    <w:rsid w:val="002359F5"/>
    <w:rsid w:val="00236419"/>
    <w:rsid w:val="00245773"/>
    <w:rsid w:val="002553D5"/>
    <w:rsid w:val="0026004D"/>
    <w:rsid w:val="002640DD"/>
    <w:rsid w:val="00275D12"/>
    <w:rsid w:val="002818DC"/>
    <w:rsid w:val="00284FEB"/>
    <w:rsid w:val="002860C4"/>
    <w:rsid w:val="00294A6E"/>
    <w:rsid w:val="002968F7"/>
    <w:rsid w:val="002B0A85"/>
    <w:rsid w:val="002B5741"/>
    <w:rsid w:val="002B6A42"/>
    <w:rsid w:val="002D17F8"/>
    <w:rsid w:val="002E06F3"/>
    <w:rsid w:val="002E472E"/>
    <w:rsid w:val="002F139D"/>
    <w:rsid w:val="00305409"/>
    <w:rsid w:val="00312B62"/>
    <w:rsid w:val="0033189A"/>
    <w:rsid w:val="003345EB"/>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5CBD"/>
    <w:rsid w:val="00496E72"/>
    <w:rsid w:val="004B177A"/>
    <w:rsid w:val="004B44FD"/>
    <w:rsid w:val="004B75B7"/>
    <w:rsid w:val="004C5390"/>
    <w:rsid w:val="004D76E7"/>
    <w:rsid w:val="004E28E3"/>
    <w:rsid w:val="004E60A5"/>
    <w:rsid w:val="004F2805"/>
    <w:rsid w:val="004F6E27"/>
    <w:rsid w:val="00505F74"/>
    <w:rsid w:val="00507BF8"/>
    <w:rsid w:val="00511B3C"/>
    <w:rsid w:val="005141D9"/>
    <w:rsid w:val="0051580D"/>
    <w:rsid w:val="00520A64"/>
    <w:rsid w:val="005262F3"/>
    <w:rsid w:val="005374AC"/>
    <w:rsid w:val="00547111"/>
    <w:rsid w:val="005660F8"/>
    <w:rsid w:val="00575ADD"/>
    <w:rsid w:val="00580A15"/>
    <w:rsid w:val="00583FFB"/>
    <w:rsid w:val="0058515E"/>
    <w:rsid w:val="0058667E"/>
    <w:rsid w:val="00592D74"/>
    <w:rsid w:val="005A1CE5"/>
    <w:rsid w:val="005B391B"/>
    <w:rsid w:val="005B4CB7"/>
    <w:rsid w:val="005E2C44"/>
    <w:rsid w:val="00607321"/>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34DB7"/>
    <w:rsid w:val="00734EEB"/>
    <w:rsid w:val="00742192"/>
    <w:rsid w:val="007473C3"/>
    <w:rsid w:val="0075301A"/>
    <w:rsid w:val="00761425"/>
    <w:rsid w:val="0076336D"/>
    <w:rsid w:val="00780B61"/>
    <w:rsid w:val="0078169D"/>
    <w:rsid w:val="00785C12"/>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67F5B"/>
    <w:rsid w:val="009732C5"/>
    <w:rsid w:val="009741B3"/>
    <w:rsid w:val="009777D9"/>
    <w:rsid w:val="00991B88"/>
    <w:rsid w:val="00993456"/>
    <w:rsid w:val="00997E4E"/>
    <w:rsid w:val="009A4ABF"/>
    <w:rsid w:val="009A534F"/>
    <w:rsid w:val="009A5753"/>
    <w:rsid w:val="009A579D"/>
    <w:rsid w:val="009A6A26"/>
    <w:rsid w:val="009C1A29"/>
    <w:rsid w:val="009D2E5C"/>
    <w:rsid w:val="009D5B71"/>
    <w:rsid w:val="009E3297"/>
    <w:rsid w:val="009E330B"/>
    <w:rsid w:val="009F2D6F"/>
    <w:rsid w:val="009F734F"/>
    <w:rsid w:val="00A11B80"/>
    <w:rsid w:val="00A2140A"/>
    <w:rsid w:val="00A246B6"/>
    <w:rsid w:val="00A32295"/>
    <w:rsid w:val="00A366B7"/>
    <w:rsid w:val="00A47E70"/>
    <w:rsid w:val="00A50CF0"/>
    <w:rsid w:val="00A530FE"/>
    <w:rsid w:val="00A62D88"/>
    <w:rsid w:val="00A63E2F"/>
    <w:rsid w:val="00A70FAE"/>
    <w:rsid w:val="00A74399"/>
    <w:rsid w:val="00A7671C"/>
    <w:rsid w:val="00AA2CBC"/>
    <w:rsid w:val="00AA3732"/>
    <w:rsid w:val="00AA4C8E"/>
    <w:rsid w:val="00AC0CB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C32BC"/>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A7E2C"/>
    <w:rsid w:val="00CB7936"/>
    <w:rsid w:val="00CC5026"/>
    <w:rsid w:val="00CC68D0"/>
    <w:rsid w:val="00CE24FA"/>
    <w:rsid w:val="00CF0038"/>
    <w:rsid w:val="00CF327D"/>
    <w:rsid w:val="00D03F9A"/>
    <w:rsid w:val="00D06D51"/>
    <w:rsid w:val="00D24991"/>
    <w:rsid w:val="00D31E8B"/>
    <w:rsid w:val="00D50255"/>
    <w:rsid w:val="00D52CD5"/>
    <w:rsid w:val="00D64D19"/>
    <w:rsid w:val="00D66520"/>
    <w:rsid w:val="00D7185A"/>
    <w:rsid w:val="00D75C61"/>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4DA1"/>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97019"/>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4DB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列表段落,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3947-A1F4-4468-A7B0-F5104BAA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11</Pages>
  <Words>3277</Words>
  <Characters>18680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19</cp:revision>
  <cp:lastPrinted>1899-12-31T23:00:00Z</cp:lastPrinted>
  <dcterms:created xsi:type="dcterms:W3CDTF">2024-12-31T04:00:00Z</dcterms:created>
  <dcterms:modified xsi:type="dcterms:W3CDTF">2025-02-06T08:23:00Z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